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619DD4" w14:textId="77777777" w:rsidR="004E0619" w:rsidRDefault="0095416A">
      <w:pPr>
        <w:pStyle w:val="Title"/>
        <w:spacing w:before="240" w:after="0" w:line="240" w:lineRule="auto"/>
      </w:pPr>
      <w:r>
        <w:rPr>
          <w:noProof/>
        </w:rPr>
        <w:drawing>
          <wp:inline distT="0" distB="0" distL="0" distR="0" wp14:anchorId="5E7FE425" wp14:editId="6B603EF9">
            <wp:extent cx="5943600" cy="2734310"/>
            <wp:effectExtent l="0" t="0" r="0" b="0"/>
            <wp:docPr id="1848440528" name="Picture 1" descr="A logo for a tv sh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440528" name="Picture 1" descr="A logo for a tv show&#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943600" cy="2734310"/>
                    </a:xfrm>
                    <a:prstGeom prst="rect">
                      <a:avLst/>
                    </a:prstGeom>
                  </pic:spPr>
                </pic:pic>
              </a:graphicData>
            </a:graphic>
          </wp:inline>
        </w:drawing>
      </w:r>
      <w:r>
        <w:t xml:space="preserve"> </w:t>
      </w:r>
    </w:p>
    <w:p w14:paraId="2FD73E85" w14:textId="77777777" w:rsidR="00DC1711" w:rsidRPr="00AD12D7" w:rsidRDefault="00C2473B" w:rsidP="00DC1711">
      <w:pPr>
        <w:pStyle w:val="Subtitle"/>
        <w:spacing w:before="240" w:after="0" w:line="240" w:lineRule="auto"/>
        <w:rPr>
          <w:color w:val="000000" w:themeColor="text1"/>
        </w:rPr>
      </w:pPr>
      <w:bookmarkStart w:id="0" w:name="_ob26m4s0t6bo" w:colFirst="0" w:colLast="0"/>
      <w:bookmarkEnd w:id="0"/>
      <w:r w:rsidRPr="00AD12D7">
        <w:rPr>
          <w:color w:val="000000" w:themeColor="text1"/>
        </w:rPr>
        <w:t>Library Extension Project</w:t>
      </w:r>
    </w:p>
    <w:p w14:paraId="46C970D6" w14:textId="016236A6" w:rsidR="00967092" w:rsidRPr="00DC1711" w:rsidRDefault="00DC1711" w:rsidP="00DC1711">
      <w:pPr>
        <w:pStyle w:val="Subtitle"/>
        <w:spacing w:before="240" w:after="0" w:line="240" w:lineRule="auto"/>
      </w:pPr>
      <w:r w:rsidRPr="00E1145F">
        <w:rPr>
          <w:color w:val="000000"/>
          <w:sz w:val="28"/>
          <w:szCs w:val="28"/>
        </w:rPr>
        <w:t>Activity:</w:t>
      </w:r>
      <w:r w:rsidRPr="00DC1711">
        <w:rPr>
          <w:color w:val="000000"/>
          <w:sz w:val="28"/>
          <w:szCs w:val="28"/>
        </w:rPr>
        <w:t xml:space="preserve"> </w:t>
      </w:r>
      <w:r w:rsidR="00967092" w:rsidRPr="00DC1711">
        <w:rPr>
          <w:color w:val="000000"/>
          <w:sz w:val="28"/>
          <w:szCs w:val="28"/>
        </w:rPr>
        <w:t>If I were a Media Boss/Media Ownership</w:t>
      </w:r>
    </w:p>
    <w:p w14:paraId="0C85A7D3" w14:textId="77777777" w:rsidR="00DC1711" w:rsidRDefault="00DC1711" w:rsidP="00967092">
      <w:pPr>
        <w:pStyle w:val="NormalWeb"/>
        <w:spacing w:before="0" w:beforeAutospacing="0" w:after="0" w:afterAutospacing="0"/>
        <w:rPr>
          <w:rFonts w:ascii="Arial" w:hAnsi="Arial" w:cs="Arial"/>
          <w:color w:val="000000"/>
        </w:rPr>
      </w:pPr>
    </w:p>
    <w:p w14:paraId="38FAAF40" w14:textId="6F864157" w:rsidR="00967092" w:rsidRDefault="00967092" w:rsidP="00967092">
      <w:pPr>
        <w:pStyle w:val="NormalWeb"/>
        <w:spacing w:before="0" w:beforeAutospacing="0" w:after="0" w:afterAutospacing="0"/>
      </w:pPr>
      <w:r>
        <w:rPr>
          <w:rFonts w:ascii="Arial" w:hAnsi="Arial" w:cs="Arial"/>
          <w:color w:val="000000"/>
        </w:rPr>
        <w:t xml:space="preserve">Created by: Megan </w:t>
      </w:r>
      <w:proofErr w:type="spellStart"/>
      <w:r>
        <w:rPr>
          <w:rFonts w:ascii="Arial" w:hAnsi="Arial" w:cs="Arial"/>
          <w:color w:val="000000"/>
        </w:rPr>
        <w:t>Goedge</w:t>
      </w:r>
      <w:proofErr w:type="spellEnd"/>
      <w:r>
        <w:rPr>
          <w:rFonts w:ascii="Arial" w:hAnsi="Arial" w:cs="Arial"/>
          <w:color w:val="000000"/>
        </w:rPr>
        <w:t>, Petoskey District Library; Emily Marsh, Bay County Library System; Ashley Osborn, Bay County Library System; and Sue Ellen Christian, Western Michigan University</w:t>
      </w:r>
    </w:p>
    <w:p w14:paraId="042202E5" w14:textId="77777777" w:rsidR="00967092" w:rsidRDefault="00967092" w:rsidP="00967092"/>
    <w:p w14:paraId="27D5BA19" w14:textId="77777777" w:rsidR="00967092" w:rsidRDefault="00967092" w:rsidP="00967092">
      <w:pPr>
        <w:pStyle w:val="NormalWeb"/>
        <w:spacing w:before="40" w:beforeAutospacing="0" w:after="0" w:afterAutospacing="0"/>
      </w:pPr>
      <w:r>
        <w:rPr>
          <w:rFonts w:ascii="Arial" w:hAnsi="Arial" w:cs="Arial"/>
          <w:color w:val="000000"/>
          <w:u w:val="single"/>
        </w:rPr>
        <w:t>Description:</w:t>
      </w:r>
      <w:r>
        <w:rPr>
          <w:rFonts w:ascii="Arial" w:hAnsi="Arial" w:cs="Arial"/>
          <w:color w:val="000000"/>
        </w:rPr>
        <w:t> </w:t>
      </w:r>
    </w:p>
    <w:p w14:paraId="4D511FAE" w14:textId="77777777" w:rsidR="00967092" w:rsidRDefault="00967092" w:rsidP="00967092">
      <w:pPr>
        <w:pStyle w:val="NormalWeb"/>
        <w:spacing w:before="40" w:beforeAutospacing="0" w:after="0" w:afterAutospacing="0"/>
      </w:pPr>
      <w:r>
        <w:rPr>
          <w:rFonts w:ascii="Arial" w:hAnsi="Arial" w:cs="Arial"/>
          <w:color w:val="000000"/>
        </w:rPr>
        <w:t>A sorting game with discussion and online extras that highlights the concentration of media ownership in the world in U.S. conglomerates.</w:t>
      </w:r>
    </w:p>
    <w:p w14:paraId="3C3944CE" w14:textId="77777777" w:rsidR="00967092" w:rsidRDefault="00967092" w:rsidP="00967092"/>
    <w:p w14:paraId="7C117091" w14:textId="77777777" w:rsidR="00967092" w:rsidRDefault="00967092" w:rsidP="00967092">
      <w:pPr>
        <w:pStyle w:val="NormalWeb"/>
        <w:spacing w:before="40" w:beforeAutospacing="0" w:after="0" w:afterAutospacing="0"/>
      </w:pPr>
      <w:r>
        <w:rPr>
          <w:rFonts w:ascii="Arial" w:hAnsi="Arial" w:cs="Arial"/>
          <w:color w:val="000000"/>
          <w:u w:val="single"/>
        </w:rPr>
        <w:t>Target audience:</w:t>
      </w:r>
      <w:r>
        <w:rPr>
          <w:rFonts w:ascii="Arial" w:hAnsi="Arial" w:cs="Arial"/>
          <w:color w:val="000000"/>
        </w:rPr>
        <w:t xml:space="preserve"> Teens</w:t>
      </w:r>
    </w:p>
    <w:p w14:paraId="441873CB" w14:textId="77777777" w:rsidR="00967092" w:rsidRDefault="00967092" w:rsidP="00967092"/>
    <w:p w14:paraId="791F1C04" w14:textId="77777777" w:rsidR="00967092" w:rsidRDefault="00967092" w:rsidP="00967092">
      <w:pPr>
        <w:pStyle w:val="NormalWeb"/>
        <w:spacing w:before="40" w:beforeAutospacing="0" w:after="0" w:afterAutospacing="0"/>
      </w:pPr>
      <w:r>
        <w:rPr>
          <w:rFonts w:ascii="Arial" w:hAnsi="Arial" w:cs="Arial"/>
          <w:color w:val="000000"/>
          <w:u w:val="single"/>
        </w:rPr>
        <w:t>Objectives</w:t>
      </w:r>
      <w:r>
        <w:rPr>
          <w:rFonts w:ascii="Arial" w:hAnsi="Arial" w:cs="Arial"/>
          <w:color w:val="000000"/>
        </w:rPr>
        <w:t>: To encourage critical thinking about the concentrated ownership of major media companies through an interactive sorting game.</w:t>
      </w:r>
    </w:p>
    <w:p w14:paraId="3982CD86" w14:textId="77777777" w:rsidR="00967092" w:rsidRDefault="00967092" w:rsidP="00967092"/>
    <w:p w14:paraId="6A13621F" w14:textId="77777777" w:rsidR="00967092" w:rsidRDefault="00967092" w:rsidP="00967092">
      <w:pPr>
        <w:pStyle w:val="NormalWeb"/>
        <w:spacing w:before="40" w:beforeAutospacing="0" w:after="0" w:afterAutospacing="0"/>
      </w:pPr>
      <w:r>
        <w:rPr>
          <w:rFonts w:ascii="Arial" w:hAnsi="Arial" w:cs="Arial"/>
          <w:color w:val="000000"/>
          <w:u w:val="single"/>
        </w:rPr>
        <w:t>Text:</w:t>
      </w:r>
      <w:r>
        <w:rPr>
          <w:rFonts w:ascii="Arial" w:hAnsi="Arial" w:cs="Arial"/>
          <w:i/>
          <w:iCs/>
          <w:color w:val="000000"/>
        </w:rPr>
        <w:t xml:space="preserve"> </w:t>
      </w:r>
      <w:r>
        <w:rPr>
          <w:rFonts w:ascii="Arial" w:hAnsi="Arial" w:cs="Arial"/>
          <w:color w:val="000000"/>
        </w:rPr>
        <w:t xml:space="preserve">“Who controls the content that you watch, play, listen </w:t>
      </w:r>
      <w:proofErr w:type="gramStart"/>
      <w:r>
        <w:rPr>
          <w:rFonts w:ascii="Arial" w:hAnsi="Arial" w:cs="Arial"/>
          <w:color w:val="000000"/>
        </w:rPr>
        <w:t>to,</w:t>
      </w:r>
      <w:proofErr w:type="gramEnd"/>
      <w:r>
        <w:rPr>
          <w:rFonts w:ascii="Arial" w:hAnsi="Arial" w:cs="Arial"/>
          <w:color w:val="000000"/>
        </w:rPr>
        <w:t xml:space="preserve"> read? Where do your parents get their news? Where do you get your information? What is your go-to platform for media entertainment?” </w:t>
      </w:r>
    </w:p>
    <w:p w14:paraId="04A8344E" w14:textId="77777777" w:rsidR="00967092" w:rsidRDefault="00967092" w:rsidP="00967092"/>
    <w:p w14:paraId="43EB3D2C" w14:textId="77777777" w:rsidR="00967092" w:rsidRDefault="00967092" w:rsidP="00967092">
      <w:pPr>
        <w:pStyle w:val="NormalWeb"/>
        <w:spacing w:before="40" w:beforeAutospacing="0" w:after="0" w:afterAutospacing="0"/>
      </w:pPr>
      <w:r>
        <w:rPr>
          <w:rFonts w:ascii="Arial" w:hAnsi="Arial" w:cs="Arial"/>
          <w:color w:val="000000"/>
        </w:rPr>
        <w:t>Most of our media comes from six media giants – called conglomerates because they own many smaller companies that are not exactly small. For example, ESPN is one of those “smaller companies” owned by the Disney Corporation.  While people access several different outlets for their media, the media outlets may all be owned by the same massive corporation.</w:t>
      </w:r>
    </w:p>
    <w:p w14:paraId="32969A9A" w14:textId="77777777" w:rsidR="00967092" w:rsidRDefault="00967092" w:rsidP="00967092"/>
    <w:p w14:paraId="56B5C2B6" w14:textId="77777777" w:rsidR="00967092" w:rsidRDefault="00967092" w:rsidP="00967092">
      <w:pPr>
        <w:pStyle w:val="NormalWeb"/>
        <w:spacing w:before="0" w:beforeAutospacing="0" w:after="0" w:afterAutospacing="0"/>
      </w:pPr>
      <w:r>
        <w:rPr>
          <w:rFonts w:ascii="Arial" w:hAnsi="Arial" w:cs="Arial"/>
          <w:color w:val="000000"/>
        </w:rPr>
        <w:t>“How do you think this concentrated, U.S.-based ownership influences the way that stories from around the globe are told?”</w:t>
      </w:r>
    </w:p>
    <w:p w14:paraId="15FBA5DF" w14:textId="77777777" w:rsidR="00967092" w:rsidRDefault="00967092" w:rsidP="00967092"/>
    <w:p w14:paraId="7217291C" w14:textId="77777777" w:rsidR="00967092" w:rsidRDefault="00967092" w:rsidP="00967092">
      <w:pPr>
        <w:pStyle w:val="NormalWeb"/>
        <w:spacing w:before="40" w:beforeAutospacing="0" w:after="0" w:afterAutospacing="0"/>
      </w:pPr>
      <w:r>
        <w:rPr>
          <w:rFonts w:ascii="Arial" w:hAnsi="Arial" w:cs="Arial"/>
          <w:color w:val="000000"/>
          <w:u w:val="single"/>
        </w:rPr>
        <w:t>Program details</w:t>
      </w:r>
      <w:r>
        <w:rPr>
          <w:rFonts w:ascii="Arial" w:hAnsi="Arial" w:cs="Arial"/>
          <w:color w:val="000000"/>
        </w:rPr>
        <w:t>:</w:t>
      </w:r>
      <w:r>
        <w:rPr>
          <w:rFonts w:ascii="Arial" w:hAnsi="Arial" w:cs="Arial"/>
          <w:i/>
          <w:iCs/>
          <w:color w:val="000000"/>
        </w:rPr>
        <w:t xml:space="preserve"> General overview introduction - 15 minutes</w:t>
      </w:r>
    </w:p>
    <w:p w14:paraId="7D9113D9" w14:textId="77777777" w:rsidR="00967092" w:rsidRDefault="00967092" w:rsidP="00967092">
      <w:pPr>
        <w:pStyle w:val="NormalWeb"/>
        <w:numPr>
          <w:ilvl w:val="0"/>
          <w:numId w:val="1"/>
        </w:numPr>
        <w:spacing w:before="40" w:beforeAutospacing="0" w:after="0" w:afterAutospacing="0"/>
        <w:textAlignment w:val="baseline"/>
        <w:rPr>
          <w:rFonts w:ascii="Arial" w:hAnsi="Arial" w:cs="Arial"/>
          <w:color w:val="000000"/>
        </w:rPr>
      </w:pPr>
      <w:r>
        <w:rPr>
          <w:rFonts w:ascii="Arial" w:hAnsi="Arial" w:cs="Arial"/>
          <w:color w:val="000000"/>
        </w:rPr>
        <w:t>Start by discussing what media is and have a brief discussion about what large corporations are versus an independent media producer or a public media outlet.</w:t>
      </w:r>
    </w:p>
    <w:p w14:paraId="41B375A0" w14:textId="7AC10B4E" w:rsidR="00967092" w:rsidRDefault="00967092" w:rsidP="00967092">
      <w:pPr>
        <w:pStyle w:val="NormalWeb"/>
        <w:numPr>
          <w:ilvl w:val="0"/>
          <w:numId w:val="1"/>
        </w:numPr>
        <w:spacing w:before="0" w:beforeAutospacing="0" w:after="0" w:afterAutospacing="0"/>
        <w:textAlignment w:val="baseline"/>
        <w:rPr>
          <w:rFonts w:ascii="Arial" w:hAnsi="Arial" w:cs="Arial"/>
          <w:color w:val="000000"/>
        </w:rPr>
      </w:pPr>
      <w:r>
        <w:rPr>
          <w:rFonts w:ascii="Arial" w:hAnsi="Arial" w:cs="Arial"/>
          <w:color w:val="000000"/>
        </w:rPr>
        <w:lastRenderedPageBreak/>
        <w:t>Ask group of students to list where/what sources they go to view media. What streaming sources do they use? Where do they or their grownups go to get their news? Write the list down on a white board or place where the group can see. </w:t>
      </w:r>
    </w:p>
    <w:p w14:paraId="1CB45677" w14:textId="0195DF1E" w:rsidR="00967092" w:rsidRDefault="00967092" w:rsidP="00967092">
      <w:pPr>
        <w:pStyle w:val="NormalWeb"/>
        <w:numPr>
          <w:ilvl w:val="0"/>
          <w:numId w:val="1"/>
        </w:numPr>
        <w:spacing w:before="40" w:beforeAutospacing="0" w:after="0" w:afterAutospacing="0"/>
        <w:textAlignment w:val="baseline"/>
        <w:rPr>
          <w:rFonts w:ascii="Arial" w:hAnsi="Arial" w:cs="Arial"/>
          <w:color w:val="000000"/>
        </w:rPr>
      </w:pPr>
      <w:r>
        <w:rPr>
          <w:rFonts w:ascii="Arial" w:hAnsi="Arial" w:cs="Arial"/>
          <w:color w:val="000000"/>
        </w:rPr>
        <w:t xml:space="preserve">Most media </w:t>
      </w:r>
      <w:proofErr w:type="gramStart"/>
      <w:r>
        <w:rPr>
          <w:rFonts w:ascii="Arial" w:hAnsi="Arial" w:cs="Arial"/>
          <w:color w:val="000000"/>
        </w:rPr>
        <w:t>comes</w:t>
      </w:r>
      <w:proofErr w:type="gramEnd"/>
      <w:r>
        <w:rPr>
          <w:rFonts w:ascii="Arial" w:hAnsi="Arial" w:cs="Arial"/>
          <w:color w:val="000000"/>
        </w:rPr>
        <w:t xml:space="preserve"> from the Big Six media companies. See the latest statistics </w:t>
      </w:r>
      <w:hyperlink r:id="rId6" w:history="1">
        <w:r w:rsidRPr="00B23A5B">
          <w:rPr>
            <w:rStyle w:val="Hyperlink"/>
            <w:rFonts w:ascii="Arial" w:hAnsi="Arial" w:cs="Arial"/>
          </w:rPr>
          <w:t>here</w:t>
        </w:r>
      </w:hyperlink>
      <w:r w:rsidR="00B23A5B">
        <w:rPr>
          <w:rFonts w:ascii="Arial" w:hAnsi="Arial" w:cs="Arial"/>
          <w:color w:val="000000"/>
        </w:rPr>
        <w:t>.</w:t>
      </w:r>
      <w:r>
        <w:rPr>
          <w:rFonts w:ascii="Arial" w:hAnsi="Arial" w:cs="Arial"/>
          <w:color w:val="000000"/>
        </w:rPr>
        <w:t xml:space="preserve"> </w:t>
      </w:r>
    </w:p>
    <w:p w14:paraId="4D65D6D1" w14:textId="2A59FAFC" w:rsidR="00967092" w:rsidRDefault="00967092" w:rsidP="00967092">
      <w:pPr>
        <w:pStyle w:val="NormalWeb"/>
        <w:numPr>
          <w:ilvl w:val="0"/>
          <w:numId w:val="1"/>
        </w:numPr>
        <w:spacing w:before="40" w:beforeAutospacing="0" w:after="0" w:afterAutospacing="0"/>
        <w:textAlignment w:val="baseline"/>
        <w:rPr>
          <w:rFonts w:ascii="Arial" w:hAnsi="Arial" w:cs="Arial"/>
          <w:color w:val="000000"/>
        </w:rPr>
      </w:pPr>
      <w:r>
        <w:rPr>
          <w:rFonts w:ascii="Arial" w:hAnsi="Arial" w:cs="Arial"/>
          <w:color w:val="000000"/>
        </w:rPr>
        <w:t xml:space="preserve">Media is divided into for-profit media and publicly-funded media. Show participants the </w:t>
      </w:r>
      <w:r w:rsidR="00DD0BFD">
        <w:rPr>
          <w:rFonts w:ascii="Arial" w:hAnsi="Arial" w:cs="Arial"/>
          <w:color w:val="000000"/>
        </w:rPr>
        <w:t xml:space="preserve">Media is a </w:t>
      </w:r>
      <w:proofErr w:type="gramStart"/>
      <w:r w:rsidRPr="00564F08">
        <w:rPr>
          <w:rFonts w:ascii="Arial" w:hAnsi="Arial" w:cs="Arial"/>
          <w:color w:val="000000"/>
        </w:rPr>
        <w:t>Business</w:t>
      </w:r>
      <w:proofErr w:type="gramEnd"/>
      <w:r>
        <w:rPr>
          <w:rFonts w:ascii="Arial" w:hAnsi="Arial" w:cs="Arial"/>
          <w:color w:val="000000"/>
        </w:rPr>
        <w:t xml:space="preserve"> graphic (</w:t>
      </w:r>
      <w:r w:rsidR="00C65093">
        <w:rPr>
          <w:rFonts w:ascii="Arial" w:hAnsi="Arial" w:cs="Arial"/>
          <w:color w:val="000000"/>
        </w:rPr>
        <w:t xml:space="preserve">available in </w:t>
      </w:r>
      <w:proofErr w:type="spellStart"/>
      <w:r w:rsidR="00C65093">
        <w:rPr>
          <w:rFonts w:ascii="Arial" w:hAnsi="Arial" w:cs="Arial"/>
          <w:color w:val="000000"/>
        </w:rPr>
        <w:t>Printables</w:t>
      </w:r>
      <w:proofErr w:type="spellEnd"/>
      <w:r w:rsidR="00C65093">
        <w:rPr>
          <w:rFonts w:ascii="Arial" w:hAnsi="Arial" w:cs="Arial"/>
          <w:color w:val="000000"/>
        </w:rPr>
        <w:t>)</w:t>
      </w:r>
      <w:r>
        <w:rPr>
          <w:rFonts w:ascii="Arial" w:hAnsi="Arial" w:cs="Arial"/>
          <w:color w:val="000000"/>
        </w:rPr>
        <w:t xml:space="preserve"> to illustrate the huge difference between the two types in terms of proportions. It’s from 2021, but the point remains the same. </w:t>
      </w:r>
    </w:p>
    <w:p w14:paraId="56EEE39F" w14:textId="5C25F59A" w:rsidR="00967092" w:rsidRDefault="00967092" w:rsidP="00967092">
      <w:pPr>
        <w:pStyle w:val="NormalWeb"/>
        <w:numPr>
          <w:ilvl w:val="0"/>
          <w:numId w:val="1"/>
        </w:numPr>
        <w:spacing w:before="0" w:beforeAutospacing="0" w:after="0" w:afterAutospacing="0"/>
        <w:textAlignment w:val="baseline"/>
        <w:rPr>
          <w:rFonts w:ascii="Arial" w:hAnsi="Arial" w:cs="Arial"/>
          <w:color w:val="000000"/>
        </w:rPr>
      </w:pPr>
      <w:r>
        <w:rPr>
          <w:rFonts w:ascii="Arial" w:hAnsi="Arial" w:cs="Arial"/>
          <w:color w:val="000000"/>
        </w:rPr>
        <w:t>Play a matching game that pairs media giants with their net worth at</w:t>
      </w:r>
      <w:r w:rsidR="00B23A5B">
        <w:rPr>
          <w:rFonts w:ascii="Arial" w:hAnsi="Arial" w:cs="Arial"/>
          <w:color w:val="000000"/>
        </w:rPr>
        <w:t xml:space="preserve"> this </w:t>
      </w:r>
      <w:proofErr w:type="spellStart"/>
      <w:r w:rsidR="00B23A5B">
        <w:rPr>
          <w:rFonts w:ascii="Arial" w:hAnsi="Arial" w:cs="Arial"/>
          <w:color w:val="000000"/>
        </w:rPr>
        <w:t>WonderMediaLibrary</w:t>
      </w:r>
      <w:proofErr w:type="spellEnd"/>
      <w:r w:rsidR="00B23A5B">
        <w:rPr>
          <w:rFonts w:ascii="Arial" w:hAnsi="Arial" w:cs="Arial"/>
          <w:color w:val="000000"/>
        </w:rPr>
        <w:t xml:space="preserve"> </w:t>
      </w:r>
      <w:hyperlink r:id="rId7" w:history="1">
        <w:r w:rsidR="00B23A5B" w:rsidRPr="00B23A5B">
          <w:rPr>
            <w:rStyle w:val="Hyperlink"/>
            <w:rFonts w:ascii="Arial" w:hAnsi="Arial" w:cs="Arial"/>
          </w:rPr>
          <w:t>page</w:t>
        </w:r>
      </w:hyperlink>
      <w:r w:rsidR="00B23A5B">
        <w:rPr>
          <w:rFonts w:ascii="Arial" w:hAnsi="Arial" w:cs="Arial"/>
          <w:color w:val="000000"/>
        </w:rPr>
        <w:t xml:space="preserve"> </w:t>
      </w:r>
      <w:r>
        <w:rPr>
          <w:rFonts w:ascii="Arial" w:hAnsi="Arial" w:cs="Arial"/>
          <w:color w:val="000000"/>
        </w:rPr>
        <w:t>to appreciate the wealth of these conglomerates.</w:t>
      </w:r>
    </w:p>
    <w:p w14:paraId="259F207B" w14:textId="77777777" w:rsidR="00967092" w:rsidRDefault="00967092" w:rsidP="00967092">
      <w:pPr>
        <w:rPr>
          <w:rFonts w:ascii="Times New Roman" w:hAnsi="Times New Roman" w:cs="Times New Roman"/>
        </w:rPr>
      </w:pPr>
    </w:p>
    <w:p w14:paraId="64ADE0BA" w14:textId="77777777" w:rsidR="00967092" w:rsidRDefault="00967092" w:rsidP="00967092">
      <w:pPr>
        <w:pStyle w:val="NormalWeb"/>
        <w:spacing w:before="40" w:beforeAutospacing="0" w:after="0" w:afterAutospacing="0"/>
      </w:pPr>
      <w:r>
        <w:rPr>
          <w:rFonts w:ascii="Arial" w:hAnsi="Arial" w:cs="Arial"/>
          <w:i/>
          <w:iCs/>
          <w:color w:val="000000"/>
        </w:rPr>
        <w:t>Sorting game - 20 minutes</w:t>
      </w:r>
    </w:p>
    <w:p w14:paraId="7D933BCC" w14:textId="57E2B730" w:rsidR="00967092" w:rsidRDefault="00967092" w:rsidP="00967092">
      <w:pPr>
        <w:pStyle w:val="NormalWeb"/>
        <w:numPr>
          <w:ilvl w:val="0"/>
          <w:numId w:val="2"/>
        </w:numPr>
        <w:spacing w:before="40" w:beforeAutospacing="0" w:after="0" w:afterAutospacing="0"/>
        <w:textAlignment w:val="baseline"/>
        <w:rPr>
          <w:rFonts w:ascii="Arial" w:hAnsi="Arial" w:cs="Arial"/>
          <w:color w:val="000000"/>
        </w:rPr>
      </w:pPr>
      <w:r>
        <w:rPr>
          <w:rFonts w:ascii="Arial" w:hAnsi="Arial" w:cs="Arial"/>
          <w:color w:val="000000"/>
        </w:rPr>
        <w:t xml:space="preserve">Who owns the media you watch? Pass out copies of the </w:t>
      </w:r>
      <w:r w:rsidR="00564F08">
        <w:rPr>
          <w:rFonts w:ascii="Arial" w:hAnsi="Arial" w:cs="Arial"/>
          <w:color w:val="000000"/>
        </w:rPr>
        <w:t>F</w:t>
      </w:r>
      <w:r>
        <w:rPr>
          <w:rFonts w:ascii="Arial" w:hAnsi="Arial" w:cs="Arial"/>
          <w:color w:val="000000"/>
        </w:rPr>
        <w:t>ill-in-the</w:t>
      </w:r>
      <w:r w:rsidR="00C65093">
        <w:rPr>
          <w:rFonts w:ascii="Arial" w:hAnsi="Arial" w:cs="Arial"/>
          <w:color w:val="000000"/>
        </w:rPr>
        <w:t>-</w:t>
      </w:r>
      <w:r w:rsidR="00564F08">
        <w:rPr>
          <w:rFonts w:ascii="Arial" w:hAnsi="Arial" w:cs="Arial"/>
          <w:color w:val="000000"/>
        </w:rPr>
        <w:t>O</w:t>
      </w:r>
      <w:r w:rsidR="00C65093">
        <w:rPr>
          <w:rFonts w:ascii="Arial" w:hAnsi="Arial" w:cs="Arial"/>
          <w:color w:val="000000"/>
        </w:rPr>
        <w:t>wner</w:t>
      </w:r>
      <w:r>
        <w:rPr>
          <w:rFonts w:ascii="Arial" w:hAnsi="Arial" w:cs="Arial"/>
          <w:color w:val="000000"/>
        </w:rPr>
        <w:t xml:space="preserve"> sheets</w:t>
      </w:r>
      <w:r w:rsidR="00564F08">
        <w:rPr>
          <w:rFonts w:ascii="Arial" w:hAnsi="Arial" w:cs="Arial"/>
          <w:color w:val="000000"/>
        </w:rPr>
        <w:t xml:space="preserve"> (available in </w:t>
      </w:r>
      <w:proofErr w:type="spellStart"/>
      <w:r w:rsidR="00564F08">
        <w:rPr>
          <w:rFonts w:ascii="Arial" w:hAnsi="Arial" w:cs="Arial"/>
          <w:color w:val="000000"/>
        </w:rPr>
        <w:t>Printables</w:t>
      </w:r>
      <w:proofErr w:type="spellEnd"/>
      <w:r w:rsidR="00564F08">
        <w:rPr>
          <w:rFonts w:ascii="Arial" w:hAnsi="Arial" w:cs="Arial"/>
          <w:color w:val="000000"/>
        </w:rPr>
        <w:t>)</w:t>
      </w:r>
      <w:r>
        <w:rPr>
          <w:rFonts w:ascii="Arial" w:hAnsi="Arial" w:cs="Arial"/>
          <w:color w:val="000000"/>
        </w:rPr>
        <w:t>. Have participants identify three of their favorite TV shows, movies or video games and for each one, write the title in the smallest circle on the fill-in sheet. Do this on three separate sheets for three pieces of media.</w:t>
      </w:r>
    </w:p>
    <w:p w14:paraId="146A0775" w14:textId="77777777" w:rsidR="00967092" w:rsidRDefault="00967092" w:rsidP="00967092">
      <w:pPr>
        <w:rPr>
          <w:rFonts w:ascii="Times New Roman" w:hAnsi="Times New Roman" w:cs="Times New Roman"/>
        </w:rPr>
      </w:pPr>
    </w:p>
    <w:p w14:paraId="42ACE134" w14:textId="40470AB5" w:rsidR="00967092" w:rsidRDefault="00967092" w:rsidP="00967092">
      <w:pPr>
        <w:pStyle w:val="NormalWeb"/>
        <w:spacing w:before="40" w:beforeAutospacing="0" w:after="0" w:afterAutospacing="0"/>
        <w:ind w:left="720"/>
      </w:pPr>
      <w:r>
        <w:rPr>
          <w:rFonts w:ascii="Arial" w:hAnsi="Arial" w:cs="Arial"/>
          <w:color w:val="000000"/>
        </w:rPr>
        <w:t xml:space="preserve">For example, if the media is “Game of Thrones,” participants would look online (if they didn’t already know) to find out that HBO owns the series. Participants then draw or write the HBO icon in the middle circle. In turn, HBO is owned by . . . What company? They conduct another search online to discover that Warner Brothers/Discovery owns HBO. That icon is drawn or written into the largest circle. Participants can search major holdings of media giants with this handy </w:t>
      </w:r>
      <w:hyperlink r:id="rId8" w:history="1">
        <w:r w:rsidRPr="00DD0BFD">
          <w:rPr>
            <w:rStyle w:val="Hyperlink"/>
            <w:rFonts w:ascii="Arial" w:hAnsi="Arial" w:cs="Arial"/>
          </w:rPr>
          <w:t>search engine</w:t>
        </w:r>
      </w:hyperlink>
      <w:r w:rsidR="00DD0BFD">
        <w:rPr>
          <w:rFonts w:ascii="Arial" w:hAnsi="Arial" w:cs="Arial"/>
          <w:color w:val="000000"/>
        </w:rPr>
        <w:t>.</w:t>
      </w:r>
    </w:p>
    <w:p w14:paraId="7D486F97" w14:textId="77777777" w:rsidR="00967092" w:rsidRDefault="00967092" w:rsidP="00967092"/>
    <w:p w14:paraId="6637DD8B" w14:textId="04664046" w:rsidR="00967092" w:rsidRDefault="00967092" w:rsidP="00C65093">
      <w:pPr>
        <w:pStyle w:val="NormalWeb"/>
        <w:spacing w:before="40" w:beforeAutospacing="0" w:after="0" w:afterAutospacing="0"/>
        <w:ind w:left="720"/>
      </w:pPr>
      <w:r>
        <w:rPr>
          <w:rFonts w:ascii="Arial" w:hAnsi="Arial" w:cs="Arial"/>
          <w:color w:val="000000"/>
        </w:rPr>
        <w:t xml:space="preserve">(Participants may enjoy copying the graphics of various media logos, it’s a choice.) In the </w:t>
      </w:r>
      <w:proofErr w:type="spellStart"/>
      <w:r>
        <w:rPr>
          <w:rFonts w:ascii="Arial" w:hAnsi="Arial" w:cs="Arial"/>
          <w:color w:val="000000"/>
        </w:rPr>
        <w:t>Printables</w:t>
      </w:r>
      <w:proofErr w:type="spellEnd"/>
      <w:r>
        <w:rPr>
          <w:rFonts w:ascii="Arial" w:hAnsi="Arial" w:cs="Arial"/>
          <w:color w:val="000000"/>
        </w:rPr>
        <w:t xml:space="preserve"> section is a page of </w:t>
      </w:r>
      <w:r w:rsidR="00C65093">
        <w:rPr>
          <w:rFonts w:ascii="Arial" w:hAnsi="Arial" w:cs="Arial"/>
          <w:color w:val="000000"/>
        </w:rPr>
        <w:t xml:space="preserve">Media </w:t>
      </w:r>
      <w:r w:rsidR="00564F08">
        <w:rPr>
          <w:rFonts w:ascii="Arial" w:hAnsi="Arial" w:cs="Arial"/>
          <w:color w:val="000000"/>
        </w:rPr>
        <w:t xml:space="preserve">Company Logos </w:t>
      </w:r>
      <w:r>
        <w:rPr>
          <w:rFonts w:ascii="Arial" w:hAnsi="Arial" w:cs="Arial"/>
          <w:color w:val="000000"/>
        </w:rPr>
        <w:t>of familiar media companies that teens likely access often. Create headings for the Big 6 media conglomerates on a whiteboard, bulletin board or wall and have students place their company icons under the correct heading.</w:t>
      </w:r>
      <w:r>
        <w:br/>
      </w:r>
    </w:p>
    <w:p w14:paraId="083B11A4" w14:textId="779F94DC" w:rsidR="00967092" w:rsidRDefault="00967092" w:rsidP="00967092">
      <w:pPr>
        <w:pStyle w:val="NormalWeb"/>
        <w:numPr>
          <w:ilvl w:val="0"/>
          <w:numId w:val="3"/>
        </w:numPr>
        <w:spacing w:before="40" w:beforeAutospacing="0" w:after="0" w:afterAutospacing="0"/>
        <w:textAlignment w:val="baseline"/>
        <w:rPr>
          <w:rFonts w:ascii="Arial" w:hAnsi="Arial" w:cs="Arial"/>
          <w:color w:val="000000"/>
        </w:rPr>
      </w:pPr>
      <w:r>
        <w:rPr>
          <w:rFonts w:ascii="Arial" w:hAnsi="Arial" w:cs="Arial"/>
          <w:color w:val="000000"/>
        </w:rPr>
        <w:t xml:space="preserve">Once the sorting game is complete, </w:t>
      </w:r>
      <w:r w:rsidR="00C65093">
        <w:rPr>
          <w:rFonts w:ascii="Arial" w:hAnsi="Arial" w:cs="Arial"/>
          <w:color w:val="000000"/>
        </w:rPr>
        <w:t>discuss</w:t>
      </w:r>
      <w:r>
        <w:rPr>
          <w:rFonts w:ascii="Arial" w:hAnsi="Arial" w:cs="Arial"/>
          <w:color w:val="000000"/>
        </w:rPr>
        <w:t xml:space="preserve"> media ownership and control, and how little media consumers know of who produces, distributes and owns the media they consume. “Even though you think you’re getting information from different outlets, it might be ultimately coming from the same place.” </w:t>
      </w:r>
    </w:p>
    <w:p w14:paraId="5D206285" w14:textId="77777777" w:rsidR="00967092" w:rsidRDefault="00967092" w:rsidP="00967092">
      <w:pPr>
        <w:rPr>
          <w:rFonts w:ascii="Times New Roman" w:hAnsi="Times New Roman" w:cs="Times New Roman"/>
        </w:rPr>
      </w:pPr>
    </w:p>
    <w:p w14:paraId="3E706D05" w14:textId="36941265" w:rsidR="00967092" w:rsidRDefault="00967092" w:rsidP="00967092">
      <w:pPr>
        <w:pStyle w:val="NormalWeb"/>
        <w:spacing w:before="40" w:beforeAutospacing="0" w:after="0" w:afterAutospacing="0"/>
        <w:ind w:left="720"/>
      </w:pPr>
      <w:r>
        <w:rPr>
          <w:rFonts w:ascii="Arial" w:hAnsi="Arial" w:cs="Arial"/>
          <w:color w:val="000000"/>
        </w:rPr>
        <w:t xml:space="preserve">NOTE: This is also an opportunity to discuss </w:t>
      </w:r>
      <w:r>
        <w:rPr>
          <w:rFonts w:ascii="Arial" w:hAnsi="Arial" w:cs="Arial"/>
          <w:b/>
          <w:bCs/>
          <w:color w:val="000000"/>
        </w:rPr>
        <w:t xml:space="preserve">what is lost </w:t>
      </w:r>
      <w:r>
        <w:rPr>
          <w:rFonts w:ascii="Arial" w:hAnsi="Arial" w:cs="Arial"/>
          <w:color w:val="000000"/>
        </w:rPr>
        <w:t xml:space="preserve">by having so few companies. Who controls the narrative? Could be a segue into representation in the media and the </w:t>
      </w:r>
      <w:r>
        <w:rPr>
          <w:rFonts w:ascii="Arial" w:hAnsi="Arial" w:cs="Arial"/>
          <w:i/>
          <w:iCs/>
          <w:color w:val="000000"/>
        </w:rPr>
        <w:t>Whose Story Gets Told?</w:t>
      </w:r>
      <w:r>
        <w:rPr>
          <w:rFonts w:ascii="Arial" w:hAnsi="Arial" w:cs="Arial"/>
          <w:color w:val="000000"/>
        </w:rPr>
        <w:t xml:space="preserve"> </w:t>
      </w:r>
      <w:hyperlink r:id="rId9" w:history="1">
        <w:r w:rsidRPr="00DD0BFD">
          <w:rPr>
            <w:rStyle w:val="Hyperlink"/>
            <w:rFonts w:ascii="Arial" w:hAnsi="Arial" w:cs="Arial"/>
          </w:rPr>
          <w:t>webpage</w:t>
        </w:r>
      </w:hyperlink>
      <w:r w:rsidR="00DD0BFD">
        <w:rPr>
          <w:rFonts w:ascii="Arial" w:hAnsi="Arial" w:cs="Arial"/>
          <w:color w:val="000000"/>
        </w:rPr>
        <w:t>.</w:t>
      </w:r>
    </w:p>
    <w:p w14:paraId="7A133773" w14:textId="77777777" w:rsidR="00967092" w:rsidRDefault="00967092" w:rsidP="00967092"/>
    <w:p w14:paraId="4E43206D" w14:textId="77777777" w:rsidR="00967092" w:rsidRDefault="00967092" w:rsidP="00967092">
      <w:pPr>
        <w:pStyle w:val="NormalWeb"/>
        <w:spacing w:before="40" w:beforeAutospacing="0" w:after="0" w:afterAutospacing="0"/>
      </w:pPr>
      <w:r>
        <w:rPr>
          <w:rFonts w:ascii="Arial" w:hAnsi="Arial" w:cs="Arial"/>
          <w:i/>
          <w:iCs/>
          <w:color w:val="000000"/>
        </w:rPr>
        <w:t>If I Were a Media Boss online game – 10 minutes</w:t>
      </w:r>
    </w:p>
    <w:p w14:paraId="003FD3C9" w14:textId="31B1459E" w:rsidR="00967092" w:rsidRDefault="00967092" w:rsidP="00967092">
      <w:pPr>
        <w:pStyle w:val="NormalWeb"/>
        <w:numPr>
          <w:ilvl w:val="0"/>
          <w:numId w:val="4"/>
        </w:numPr>
        <w:spacing w:before="40" w:beforeAutospacing="0" w:after="0" w:afterAutospacing="0"/>
        <w:textAlignment w:val="baseline"/>
        <w:rPr>
          <w:rFonts w:ascii="Arial" w:hAnsi="Arial" w:cs="Arial"/>
          <w:color w:val="000000"/>
        </w:rPr>
      </w:pPr>
      <w:r>
        <w:rPr>
          <w:rFonts w:ascii="Arial" w:hAnsi="Arial" w:cs="Arial"/>
          <w:color w:val="000000"/>
        </w:rPr>
        <w:t>Go to</w:t>
      </w:r>
      <w:r w:rsidR="00DD0BFD">
        <w:rPr>
          <w:rFonts w:ascii="Arial" w:hAnsi="Arial" w:cs="Arial"/>
          <w:color w:val="000000"/>
        </w:rPr>
        <w:t xml:space="preserve"> the If I Were a Media Boss </w:t>
      </w:r>
      <w:hyperlink r:id="rId10" w:history="1">
        <w:r w:rsidR="00DD0BFD" w:rsidRPr="00DD0BFD">
          <w:rPr>
            <w:rStyle w:val="Hyperlink"/>
            <w:rFonts w:ascii="Arial" w:hAnsi="Arial" w:cs="Arial"/>
          </w:rPr>
          <w:t>webpage</w:t>
        </w:r>
      </w:hyperlink>
      <w:r w:rsidR="00DD0BFD">
        <w:rPr>
          <w:rFonts w:ascii="Arial" w:hAnsi="Arial" w:cs="Arial"/>
          <w:color w:val="000000"/>
        </w:rPr>
        <w:t>.</w:t>
      </w:r>
    </w:p>
    <w:p w14:paraId="2BAC85DC" w14:textId="77777777" w:rsidR="00967092" w:rsidRDefault="00967092" w:rsidP="00967092">
      <w:pPr>
        <w:pStyle w:val="NormalWeb"/>
        <w:numPr>
          <w:ilvl w:val="0"/>
          <w:numId w:val="4"/>
        </w:numPr>
        <w:spacing w:before="0" w:beforeAutospacing="0" w:after="0" w:afterAutospacing="0"/>
        <w:textAlignment w:val="baseline"/>
        <w:rPr>
          <w:rFonts w:ascii="Arial" w:hAnsi="Arial" w:cs="Arial"/>
          <w:color w:val="000000"/>
        </w:rPr>
      </w:pPr>
      <w:r>
        <w:rPr>
          <w:rFonts w:ascii="Arial" w:hAnsi="Arial" w:cs="Arial"/>
          <w:color w:val="000000"/>
        </w:rPr>
        <w:t xml:space="preserve">Once the matching/sorting game is done, have each teen fill out the reflection card asking them what they would do if they owned their own media corporation. (See </w:t>
      </w:r>
      <w:proofErr w:type="spellStart"/>
      <w:r>
        <w:rPr>
          <w:rFonts w:ascii="Arial" w:hAnsi="Arial" w:cs="Arial"/>
          <w:color w:val="000000"/>
        </w:rPr>
        <w:t>Printables</w:t>
      </w:r>
      <w:proofErr w:type="spellEnd"/>
      <w:r>
        <w:rPr>
          <w:rFonts w:ascii="Arial" w:hAnsi="Arial" w:cs="Arial"/>
          <w:color w:val="000000"/>
        </w:rPr>
        <w:t xml:space="preserve"> below.) Go over the answers when everyone is finished. </w:t>
      </w:r>
    </w:p>
    <w:p w14:paraId="14981979" w14:textId="77777777" w:rsidR="00967092" w:rsidRDefault="00967092" w:rsidP="00967092">
      <w:pPr>
        <w:rPr>
          <w:rFonts w:ascii="Times New Roman" w:hAnsi="Times New Roman" w:cs="Times New Roman"/>
        </w:rPr>
      </w:pPr>
    </w:p>
    <w:p w14:paraId="2A1602F0" w14:textId="3FE9E53E" w:rsidR="00967092" w:rsidRDefault="00967092" w:rsidP="00967092">
      <w:pPr>
        <w:pStyle w:val="NormalWeb"/>
        <w:spacing w:before="40" w:beforeAutospacing="0" w:after="0" w:afterAutospacing="0"/>
      </w:pPr>
      <w:r>
        <w:rPr>
          <w:rFonts w:ascii="Arial" w:hAnsi="Arial" w:cs="Arial"/>
          <w:color w:val="000000"/>
          <w:u w:val="single"/>
        </w:rPr>
        <w:t>Materials needed</w:t>
      </w:r>
      <w:r>
        <w:rPr>
          <w:rFonts w:ascii="Arial" w:hAnsi="Arial" w:cs="Arial"/>
          <w:color w:val="000000"/>
        </w:rPr>
        <w:t>: Computers, wi-fi, whiteboards or bulletin board, tape, markers or crayons; Fill-in-the-</w:t>
      </w:r>
      <w:r w:rsidR="00564F08">
        <w:rPr>
          <w:rFonts w:ascii="Arial" w:hAnsi="Arial" w:cs="Arial"/>
          <w:color w:val="000000"/>
        </w:rPr>
        <w:t>Owner</w:t>
      </w:r>
      <w:r>
        <w:rPr>
          <w:rFonts w:ascii="Arial" w:hAnsi="Arial" w:cs="Arial"/>
          <w:color w:val="000000"/>
        </w:rPr>
        <w:t xml:space="preserve"> sheets, enough for three for each participant (in </w:t>
      </w:r>
      <w:proofErr w:type="spellStart"/>
      <w:r>
        <w:rPr>
          <w:rFonts w:ascii="Arial" w:hAnsi="Arial" w:cs="Arial"/>
          <w:color w:val="000000"/>
        </w:rPr>
        <w:t>Printables</w:t>
      </w:r>
      <w:proofErr w:type="spellEnd"/>
      <w:r>
        <w:rPr>
          <w:rFonts w:ascii="Arial" w:hAnsi="Arial" w:cs="Arial"/>
          <w:color w:val="000000"/>
        </w:rPr>
        <w:t xml:space="preserve">), Media is a </w:t>
      </w:r>
      <w:proofErr w:type="gramStart"/>
      <w:r>
        <w:rPr>
          <w:rFonts w:ascii="Arial" w:hAnsi="Arial" w:cs="Arial"/>
          <w:color w:val="000000"/>
        </w:rPr>
        <w:t>Business</w:t>
      </w:r>
      <w:proofErr w:type="gramEnd"/>
      <w:r>
        <w:rPr>
          <w:rFonts w:ascii="Arial" w:hAnsi="Arial" w:cs="Arial"/>
          <w:color w:val="000000"/>
        </w:rPr>
        <w:t xml:space="preserve"> graphic (in </w:t>
      </w:r>
      <w:proofErr w:type="spellStart"/>
      <w:r>
        <w:rPr>
          <w:rFonts w:ascii="Arial" w:hAnsi="Arial" w:cs="Arial"/>
          <w:color w:val="000000"/>
        </w:rPr>
        <w:t>Printables</w:t>
      </w:r>
      <w:proofErr w:type="spellEnd"/>
      <w:r>
        <w:rPr>
          <w:rFonts w:ascii="Arial" w:hAnsi="Arial" w:cs="Arial"/>
          <w:color w:val="000000"/>
        </w:rPr>
        <w:t xml:space="preserve">), Media </w:t>
      </w:r>
      <w:r w:rsidR="00564F08">
        <w:rPr>
          <w:rFonts w:ascii="Arial" w:hAnsi="Arial" w:cs="Arial"/>
          <w:color w:val="000000"/>
        </w:rPr>
        <w:t>Company Logos</w:t>
      </w:r>
      <w:r>
        <w:rPr>
          <w:rFonts w:ascii="Arial" w:hAnsi="Arial" w:cs="Arial"/>
          <w:color w:val="000000"/>
        </w:rPr>
        <w:t xml:space="preserve"> printout for free-hand copying (in </w:t>
      </w:r>
      <w:proofErr w:type="spellStart"/>
      <w:r>
        <w:rPr>
          <w:rFonts w:ascii="Arial" w:hAnsi="Arial" w:cs="Arial"/>
          <w:color w:val="000000"/>
        </w:rPr>
        <w:t>Printables</w:t>
      </w:r>
      <w:proofErr w:type="spellEnd"/>
      <w:r>
        <w:rPr>
          <w:rFonts w:ascii="Arial" w:hAnsi="Arial" w:cs="Arial"/>
          <w:color w:val="000000"/>
        </w:rPr>
        <w:t>).</w:t>
      </w:r>
    </w:p>
    <w:p w14:paraId="297B6BB5" w14:textId="77777777" w:rsidR="00967092" w:rsidRDefault="00967092" w:rsidP="00967092"/>
    <w:p w14:paraId="7EDFD345" w14:textId="77777777" w:rsidR="00967092" w:rsidRDefault="00967092" w:rsidP="00967092">
      <w:pPr>
        <w:pStyle w:val="NormalWeb"/>
        <w:spacing w:before="40" w:beforeAutospacing="0" w:after="0" w:afterAutospacing="0"/>
      </w:pPr>
      <w:r>
        <w:rPr>
          <w:rFonts w:ascii="Arial" w:hAnsi="Arial" w:cs="Arial"/>
          <w:color w:val="000000"/>
          <w:u w:val="single"/>
        </w:rPr>
        <w:t>Suggested runtime</w:t>
      </w:r>
      <w:r>
        <w:rPr>
          <w:rFonts w:ascii="Arial" w:hAnsi="Arial" w:cs="Arial"/>
          <w:color w:val="000000"/>
        </w:rPr>
        <w:t>: 1 hour</w:t>
      </w:r>
    </w:p>
    <w:p w14:paraId="6BB8FA12" w14:textId="77777777" w:rsidR="00967092" w:rsidRDefault="00967092" w:rsidP="00967092"/>
    <w:p w14:paraId="325E760E" w14:textId="77777777" w:rsidR="00967092" w:rsidRDefault="00967092" w:rsidP="00967092">
      <w:pPr>
        <w:pStyle w:val="NormalWeb"/>
        <w:spacing w:before="40" w:beforeAutospacing="0" w:after="0" w:afterAutospacing="0"/>
      </w:pPr>
      <w:r>
        <w:rPr>
          <w:rFonts w:ascii="Arial" w:hAnsi="Arial" w:cs="Arial"/>
          <w:color w:val="000000"/>
          <w:u w:val="single"/>
        </w:rPr>
        <w:lastRenderedPageBreak/>
        <w:t>Youth adaptation or extension activity</w:t>
      </w:r>
      <w:r>
        <w:rPr>
          <w:rFonts w:ascii="Arial" w:hAnsi="Arial" w:cs="Arial"/>
          <w:color w:val="000000"/>
        </w:rPr>
        <w:t xml:space="preserve">: Media boss: Design your own company! </w:t>
      </w:r>
      <w:r>
        <w:rPr>
          <w:rFonts w:ascii="Arial" w:hAnsi="Arial" w:cs="Arial"/>
          <w:i/>
          <w:iCs/>
          <w:color w:val="000000"/>
        </w:rPr>
        <w:t>How would you take care of your employees? What kind of products would you produce?</w:t>
      </w:r>
    </w:p>
    <w:p w14:paraId="6CE3D81E" w14:textId="77777777" w:rsidR="00967092" w:rsidRDefault="00967092" w:rsidP="00967092">
      <w:pPr>
        <w:pStyle w:val="NormalWeb"/>
        <w:spacing w:before="0" w:beforeAutospacing="0" w:after="0" w:afterAutospacing="0"/>
      </w:pPr>
      <w:r>
        <w:rPr>
          <w:rFonts w:ascii="Arial" w:hAnsi="Arial" w:cs="Arial"/>
          <w:i/>
          <w:iCs/>
          <w:color w:val="000000"/>
        </w:rPr>
        <w:t>Make your own YouTube channel! Who would you invite to be on it? What kind of content would you create?</w:t>
      </w:r>
    </w:p>
    <w:p w14:paraId="7BE6D95A" w14:textId="77777777" w:rsidR="00967092" w:rsidRDefault="00967092" w:rsidP="00967092"/>
    <w:p w14:paraId="622D4575" w14:textId="77777777" w:rsidR="00967092" w:rsidRDefault="00967092" w:rsidP="00967092">
      <w:pPr>
        <w:pStyle w:val="NormalWeb"/>
        <w:spacing w:before="40" w:beforeAutospacing="0" w:after="0" w:afterAutospacing="0"/>
      </w:pPr>
      <w:r>
        <w:rPr>
          <w:rFonts w:ascii="Arial" w:hAnsi="Arial" w:cs="Arial"/>
          <w:color w:val="000000"/>
          <w:u w:val="single"/>
        </w:rPr>
        <w:t>Adaptation for adults:</w:t>
      </w:r>
      <w:r>
        <w:rPr>
          <w:rFonts w:ascii="Arial" w:hAnsi="Arial" w:cs="Arial"/>
          <w:color w:val="000000"/>
        </w:rPr>
        <w:t xml:space="preserve"> Discussion opportunity. This can include the breadth of media representation when ownership is U.S.-centric; the high production quality audiences expect from multi-billion-dollar conglomerates; the support and content focus of public media programming in the U.S. compared to other countries; the impact of diversity in media creation (writers, producers, authors, directors).  Show the 30-second video on diversity in media to make the point that audiences want diverse </w:t>
      </w:r>
      <w:proofErr w:type="gramStart"/>
      <w:r>
        <w:rPr>
          <w:rFonts w:ascii="Arial" w:hAnsi="Arial" w:cs="Arial"/>
          <w:color w:val="000000"/>
        </w:rPr>
        <w:t>representation</w:t>
      </w:r>
      <w:proofErr w:type="gramEnd"/>
      <w:r>
        <w:rPr>
          <w:rFonts w:ascii="Arial" w:hAnsi="Arial" w:cs="Arial"/>
          <w:color w:val="000000"/>
        </w:rPr>
        <w:t xml:space="preserve"> and that diverse content sells well globally.</w:t>
      </w:r>
    </w:p>
    <w:p w14:paraId="7DCE8BC4" w14:textId="77777777" w:rsidR="00967092" w:rsidRPr="00B23E1C" w:rsidRDefault="00967092" w:rsidP="00967092"/>
    <w:p w14:paraId="77D4DE7A" w14:textId="1F954121" w:rsidR="00967092" w:rsidRDefault="00B23E1C" w:rsidP="00967092">
      <w:pPr>
        <w:pStyle w:val="NormalWeb"/>
        <w:spacing w:before="40" w:beforeAutospacing="0" w:after="0" w:afterAutospacing="0"/>
      </w:pPr>
      <w:r w:rsidRPr="00B23E1C">
        <w:rPr>
          <w:rFonts w:ascii="Arial" w:hAnsi="Arial" w:cs="Arial"/>
        </w:rPr>
        <w:t xml:space="preserve">An </w:t>
      </w:r>
      <w:hyperlink r:id="rId11" w:history="1">
        <w:r w:rsidR="00967092" w:rsidRPr="00B23E1C">
          <w:rPr>
            <w:rStyle w:val="Hyperlink"/>
            <w:rFonts w:ascii="Arial" w:hAnsi="Arial" w:cs="Arial"/>
          </w:rPr>
          <w:t>alphabetical listing</w:t>
        </w:r>
      </w:hyperlink>
      <w:r w:rsidR="00967092">
        <w:rPr>
          <w:rFonts w:ascii="Arial" w:hAnsi="Arial" w:cs="Arial"/>
          <w:color w:val="000000"/>
        </w:rPr>
        <w:t xml:space="preserve"> of major media companies, dated to 2021. Interesting for adult participants is to look at the main stockholders (in the second column from left) and how just a few individuals or families control massive amount of content production and focus.</w:t>
      </w:r>
    </w:p>
    <w:p w14:paraId="3C67ED53" w14:textId="77777777" w:rsidR="00967092" w:rsidRDefault="00967092" w:rsidP="00967092"/>
    <w:p w14:paraId="7A085E7E" w14:textId="77777777" w:rsidR="00967092" w:rsidRDefault="00967092" w:rsidP="00967092">
      <w:pPr>
        <w:pStyle w:val="NormalWeb"/>
        <w:spacing w:before="40" w:beforeAutospacing="0" w:after="0" w:afterAutospacing="0"/>
      </w:pPr>
      <w:r>
        <w:rPr>
          <w:rFonts w:ascii="Arial" w:hAnsi="Arial" w:cs="Arial"/>
          <w:color w:val="000000"/>
          <w:u w:val="single"/>
        </w:rPr>
        <w:t>Unique Space or Personnel Needs:</w:t>
      </w:r>
      <w:r>
        <w:rPr>
          <w:rFonts w:ascii="Arial" w:hAnsi="Arial" w:cs="Arial"/>
          <w:color w:val="000000"/>
        </w:rPr>
        <w:t xml:space="preserve"> Meeting room or ability to take activity into the classroom</w:t>
      </w:r>
    </w:p>
    <w:p w14:paraId="2E1E03B5" w14:textId="77777777" w:rsidR="00967092" w:rsidRDefault="00967092" w:rsidP="00967092"/>
    <w:p w14:paraId="5080FADD" w14:textId="77777777" w:rsidR="00967092" w:rsidRDefault="00967092" w:rsidP="00967092">
      <w:pPr>
        <w:pStyle w:val="NormalWeb"/>
        <w:spacing w:before="40" w:beforeAutospacing="0" w:after="0" w:afterAutospacing="0"/>
      </w:pPr>
      <w:r>
        <w:rPr>
          <w:rFonts w:ascii="Arial" w:hAnsi="Arial" w:cs="Arial"/>
          <w:color w:val="000000"/>
          <w:u w:val="single"/>
        </w:rPr>
        <w:t>Resources</w:t>
      </w:r>
      <w:r w:rsidRPr="00366E6A">
        <w:rPr>
          <w:rFonts w:ascii="Arial" w:hAnsi="Arial" w:cs="Arial"/>
          <w:color w:val="000000"/>
        </w:rPr>
        <w:t>: </w:t>
      </w:r>
    </w:p>
    <w:p w14:paraId="7F24CE64" w14:textId="70260F6D" w:rsidR="00967092" w:rsidRDefault="00B23E1C" w:rsidP="00967092">
      <w:pPr>
        <w:pStyle w:val="NormalWeb"/>
        <w:spacing w:before="40" w:beforeAutospacing="0" w:after="0" w:afterAutospacing="0"/>
      </w:pPr>
      <w:r>
        <w:rPr>
          <w:rFonts w:ascii="Arial" w:hAnsi="Arial" w:cs="Arial"/>
          <w:color w:val="000000"/>
        </w:rPr>
        <w:t>A</w:t>
      </w:r>
      <w:r w:rsidR="00967092">
        <w:rPr>
          <w:rFonts w:ascii="Arial" w:hAnsi="Arial" w:cs="Arial"/>
          <w:color w:val="000000"/>
        </w:rPr>
        <w:t xml:space="preserve"> </w:t>
      </w:r>
      <w:hyperlink r:id="rId12" w:history="1">
        <w:r w:rsidR="00967092" w:rsidRPr="00B23E1C">
          <w:rPr>
            <w:rStyle w:val="Hyperlink"/>
            <w:rFonts w:ascii="Arial" w:hAnsi="Arial" w:cs="Arial"/>
          </w:rPr>
          <w:t>searchable index</w:t>
        </w:r>
      </w:hyperlink>
      <w:r w:rsidR="00967092">
        <w:rPr>
          <w:rFonts w:ascii="Arial" w:hAnsi="Arial" w:cs="Arial"/>
          <w:color w:val="000000"/>
        </w:rPr>
        <w:t xml:space="preserve"> of up-to-date media ownership</w:t>
      </w:r>
    </w:p>
    <w:p w14:paraId="420ED7ED" w14:textId="77777777" w:rsidR="00967092" w:rsidRDefault="00967092" w:rsidP="00967092"/>
    <w:p w14:paraId="4E7E73D7" w14:textId="328C9705" w:rsidR="00967092" w:rsidRDefault="00B23E1C" w:rsidP="00967092">
      <w:pPr>
        <w:pStyle w:val="NormalWeb"/>
        <w:spacing w:before="40" w:beforeAutospacing="0" w:after="0" w:afterAutospacing="0"/>
      </w:pPr>
      <w:r>
        <w:rPr>
          <w:rFonts w:ascii="Arial" w:hAnsi="Arial" w:cs="Arial"/>
          <w:color w:val="000000"/>
        </w:rPr>
        <w:t xml:space="preserve">Make sure this </w:t>
      </w:r>
      <w:hyperlink r:id="rId13" w:history="1">
        <w:r w:rsidR="00967092" w:rsidRPr="00B23E1C">
          <w:rPr>
            <w:rStyle w:val="Hyperlink"/>
            <w:rFonts w:ascii="Arial" w:hAnsi="Arial" w:cs="Arial"/>
          </w:rPr>
          <w:t>listing of the six largest</w:t>
        </w:r>
      </w:hyperlink>
      <w:r w:rsidR="00967092">
        <w:rPr>
          <w:rFonts w:ascii="Arial" w:hAnsi="Arial" w:cs="Arial"/>
          <w:color w:val="000000"/>
        </w:rPr>
        <w:t xml:space="preserve"> media conglomerates in the U.S. is current; Motley Fool usually updates yearly</w:t>
      </w:r>
    </w:p>
    <w:p w14:paraId="642EE9A7" w14:textId="77777777" w:rsidR="00967092" w:rsidRDefault="00967092" w:rsidP="00967092"/>
    <w:p w14:paraId="76C690BE" w14:textId="3F6BD49D" w:rsidR="00967092" w:rsidRDefault="00B23E1C" w:rsidP="00967092">
      <w:pPr>
        <w:pStyle w:val="NormalWeb"/>
        <w:spacing w:before="40" w:beforeAutospacing="0" w:after="0" w:afterAutospacing="0"/>
      </w:pPr>
      <w:r w:rsidRPr="00B23E1C">
        <w:rPr>
          <w:rFonts w:ascii="Arial" w:hAnsi="Arial" w:cs="Arial"/>
        </w:rPr>
        <w:t xml:space="preserve">An </w:t>
      </w:r>
      <w:hyperlink r:id="rId14" w:history="1">
        <w:r w:rsidRPr="00B23E1C">
          <w:rPr>
            <w:rStyle w:val="Hyperlink"/>
            <w:rFonts w:ascii="Arial" w:hAnsi="Arial" w:cs="Arial"/>
          </w:rPr>
          <w:t>alphabetical listing</w:t>
        </w:r>
      </w:hyperlink>
      <w:r>
        <w:rPr>
          <w:rFonts w:ascii="Arial" w:hAnsi="Arial" w:cs="Arial"/>
          <w:color w:val="000000"/>
        </w:rPr>
        <w:t xml:space="preserve"> of major media companies, dated to 2021. </w:t>
      </w:r>
    </w:p>
    <w:p w14:paraId="3AABCA80" w14:textId="77777777" w:rsidR="00967092" w:rsidRDefault="00967092" w:rsidP="00967092"/>
    <w:p w14:paraId="699B9188" w14:textId="50194CB2" w:rsidR="00967092" w:rsidRDefault="00967092" w:rsidP="00967092">
      <w:pPr>
        <w:pStyle w:val="NormalWeb"/>
        <w:spacing w:before="40" w:beforeAutospacing="0" w:after="0" w:afterAutospacing="0"/>
        <w:rPr>
          <w:rFonts w:ascii="Arial" w:hAnsi="Arial" w:cs="Arial"/>
          <w:color w:val="000000"/>
        </w:rPr>
      </w:pPr>
      <w:proofErr w:type="spellStart"/>
      <w:r>
        <w:rPr>
          <w:rFonts w:ascii="Arial" w:hAnsi="Arial" w:cs="Arial"/>
          <w:color w:val="000000"/>
          <w:u w:val="single"/>
        </w:rPr>
        <w:t>Printables</w:t>
      </w:r>
      <w:proofErr w:type="spellEnd"/>
      <w:r>
        <w:rPr>
          <w:rFonts w:ascii="Arial" w:hAnsi="Arial" w:cs="Arial"/>
          <w:color w:val="000000"/>
        </w:rPr>
        <w:t xml:space="preserve">: Media </w:t>
      </w:r>
      <w:r w:rsidR="00564F08">
        <w:rPr>
          <w:rFonts w:ascii="Arial" w:hAnsi="Arial" w:cs="Arial"/>
          <w:color w:val="000000"/>
        </w:rPr>
        <w:t>C</w:t>
      </w:r>
      <w:r>
        <w:rPr>
          <w:rFonts w:ascii="Arial" w:hAnsi="Arial" w:cs="Arial"/>
          <w:color w:val="000000"/>
        </w:rPr>
        <w:t xml:space="preserve">ompany </w:t>
      </w:r>
      <w:r w:rsidR="00564F08">
        <w:rPr>
          <w:rFonts w:ascii="Arial" w:hAnsi="Arial" w:cs="Arial"/>
          <w:color w:val="000000"/>
        </w:rPr>
        <w:t>L</w:t>
      </w:r>
      <w:r>
        <w:rPr>
          <w:rFonts w:ascii="Arial" w:hAnsi="Arial" w:cs="Arial"/>
          <w:color w:val="000000"/>
        </w:rPr>
        <w:t>ogos</w:t>
      </w:r>
      <w:r w:rsidR="00564F08">
        <w:rPr>
          <w:rFonts w:ascii="Arial" w:hAnsi="Arial" w:cs="Arial"/>
          <w:color w:val="000000"/>
        </w:rPr>
        <w:t xml:space="preserve">; </w:t>
      </w:r>
      <w:r w:rsidR="004A3A4B">
        <w:rPr>
          <w:rFonts w:ascii="Arial" w:hAnsi="Arial" w:cs="Arial"/>
          <w:color w:val="000000"/>
        </w:rPr>
        <w:t>Fill-in-the-Owner</w:t>
      </w:r>
      <w:r w:rsidR="00564F08">
        <w:rPr>
          <w:rFonts w:ascii="Arial" w:hAnsi="Arial" w:cs="Arial"/>
          <w:color w:val="000000"/>
        </w:rPr>
        <w:t xml:space="preserve"> worksheet; </w:t>
      </w:r>
      <w:r w:rsidR="00DD0BFD">
        <w:rPr>
          <w:rFonts w:ascii="Arial" w:hAnsi="Arial" w:cs="Arial"/>
          <w:color w:val="000000"/>
        </w:rPr>
        <w:t>Media is a Business</w:t>
      </w:r>
      <w:r>
        <w:rPr>
          <w:rFonts w:ascii="Arial" w:hAnsi="Arial" w:cs="Arial"/>
          <w:color w:val="000000"/>
        </w:rPr>
        <w:t xml:space="preserve"> PDF </w:t>
      </w:r>
    </w:p>
    <w:p w14:paraId="605E9A26" w14:textId="77777777" w:rsidR="00564F08" w:rsidRDefault="00564F08" w:rsidP="00967092">
      <w:pPr>
        <w:pStyle w:val="NormalWeb"/>
        <w:spacing w:before="40" w:beforeAutospacing="0" w:after="0" w:afterAutospacing="0"/>
        <w:rPr>
          <w:rFonts w:ascii="Arial" w:hAnsi="Arial" w:cs="Arial"/>
          <w:color w:val="000000"/>
        </w:rPr>
      </w:pPr>
    </w:p>
    <w:p w14:paraId="2F6CD333" w14:textId="77777777" w:rsidR="00564F08" w:rsidRDefault="00564F08" w:rsidP="00564F08">
      <w:r>
        <w:rPr>
          <w:noProof/>
        </w:rPr>
        <w:drawing>
          <wp:inline distT="0" distB="0" distL="0" distR="0" wp14:anchorId="7CEF1A6C" wp14:editId="7BD5ABB3">
            <wp:extent cx="1284262" cy="1240972"/>
            <wp:effectExtent l="0" t="0" r="0" b="3810"/>
            <wp:docPr id="1415118832" name="Picture 2" descr="A yellow and brown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118832" name="Picture 2" descr="A yellow and brown logo&#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1295120" cy="1251464"/>
                    </a:xfrm>
                    <a:prstGeom prst="rect">
                      <a:avLst/>
                    </a:prstGeom>
                  </pic:spPr>
                </pic:pic>
              </a:graphicData>
            </a:graphic>
          </wp:inline>
        </w:drawing>
      </w:r>
      <w:r>
        <w:t xml:space="preserve">        </w:t>
      </w:r>
      <w:r>
        <w:rPr>
          <w:noProof/>
        </w:rPr>
        <w:drawing>
          <wp:inline distT="0" distB="0" distL="0" distR="0" wp14:anchorId="4F28E5A4" wp14:editId="6EFEA8E8">
            <wp:extent cx="2592327" cy="1012825"/>
            <wp:effectExtent l="0" t="0" r="0" b="3175"/>
            <wp:docPr id="1174226506" name="Picture 4" descr="A logo for a muse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94513" name="Picture 4" descr="A logo for a museum&#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7455" cy="1073434"/>
                    </a:xfrm>
                    <a:prstGeom prst="rect">
                      <a:avLst/>
                    </a:prstGeom>
                  </pic:spPr>
                </pic:pic>
              </a:graphicData>
            </a:graphic>
          </wp:inline>
        </w:drawing>
      </w:r>
      <w:r>
        <w:t xml:space="preserve">        </w:t>
      </w:r>
      <w:r>
        <w:rPr>
          <w:noProof/>
        </w:rPr>
        <w:drawing>
          <wp:inline distT="0" distB="0" distL="0" distR="0" wp14:anchorId="3AA2AE70" wp14:editId="0E0AD695">
            <wp:extent cx="1126672" cy="1010124"/>
            <wp:effectExtent l="0" t="0" r="3810" b="6350"/>
            <wp:docPr id="157477269" name="Picture 2"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77269" name="Picture 2" descr="A blue and black logo&#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71017" cy="1049882"/>
                    </a:xfrm>
                    <a:prstGeom prst="rect">
                      <a:avLst/>
                    </a:prstGeom>
                  </pic:spPr>
                </pic:pic>
              </a:graphicData>
            </a:graphic>
          </wp:inline>
        </w:drawing>
      </w:r>
      <w:r>
        <w:t xml:space="preserve">       </w:t>
      </w:r>
    </w:p>
    <w:p w14:paraId="06352243" w14:textId="459015D3" w:rsidR="00967092" w:rsidRDefault="00967092" w:rsidP="00967092"/>
    <w:p w14:paraId="3C1B811E" w14:textId="77777777" w:rsidR="00967092" w:rsidRDefault="00967092" w:rsidP="00967092">
      <w:pPr>
        <w:pStyle w:val="NormalWeb"/>
        <w:spacing w:before="40" w:beforeAutospacing="0" w:after="0" w:afterAutospacing="0"/>
      </w:pPr>
    </w:p>
    <w:p w14:paraId="102B10DC" w14:textId="07439CD3" w:rsidR="00967092" w:rsidRDefault="00967092" w:rsidP="00967092">
      <w:pPr>
        <w:pStyle w:val="NormalWeb"/>
        <w:spacing w:before="40" w:beforeAutospacing="0" w:after="0" w:afterAutospacing="0"/>
        <w:rPr>
          <w:rFonts w:ascii="Arial" w:hAnsi="Arial" w:cs="Arial"/>
          <w:color w:val="9900FF"/>
          <w:bdr w:val="none" w:sz="0" w:space="0" w:color="auto" w:frame="1"/>
        </w:rPr>
      </w:pPr>
      <w:r>
        <w:rPr>
          <w:rFonts w:ascii="Arial" w:hAnsi="Arial" w:cs="Arial"/>
          <w:color w:val="9900FF"/>
          <w:bdr w:val="none" w:sz="0" w:space="0" w:color="auto" w:frame="1"/>
        </w:rPr>
        <w:lastRenderedPageBreak/>
        <w:fldChar w:fldCharType="begin"/>
      </w:r>
      <w:r>
        <w:rPr>
          <w:rFonts w:ascii="Arial" w:hAnsi="Arial" w:cs="Arial"/>
          <w:color w:val="9900FF"/>
          <w:bdr w:val="none" w:sz="0" w:space="0" w:color="auto" w:frame="1"/>
        </w:rPr>
        <w:instrText xml:space="preserve"> INCLUDEPICTURE "https://lh7-us.googleusercontent.com/xcXKEsonfpGp4erN3x6OKtKea14_pqPCfD_k2YK_kUwzF24R37pHAEmzkzop1-9C6MStjFecmCuhu34qrxFMZUTIZTEW7pqDxaY1BLTv4kj80n5j4oqBcRDefmiRBdRDrOWgIlUj_2U_S07E7loAqEY" \* MERGEFORMATINET </w:instrText>
      </w:r>
      <w:r>
        <w:rPr>
          <w:rFonts w:ascii="Arial" w:hAnsi="Arial" w:cs="Arial"/>
          <w:color w:val="9900FF"/>
          <w:bdr w:val="none" w:sz="0" w:space="0" w:color="auto" w:frame="1"/>
        </w:rPr>
        <w:fldChar w:fldCharType="separate"/>
      </w:r>
      <w:r>
        <w:rPr>
          <w:rFonts w:ascii="Arial" w:hAnsi="Arial" w:cs="Arial"/>
          <w:noProof/>
          <w:color w:val="9900FF"/>
          <w:bdr w:val="none" w:sz="0" w:space="0" w:color="auto" w:frame="1"/>
        </w:rPr>
        <w:drawing>
          <wp:inline distT="0" distB="0" distL="0" distR="0" wp14:anchorId="1FFB782B" wp14:editId="324474DA">
            <wp:extent cx="5943600" cy="7006590"/>
            <wp:effectExtent l="0" t="0" r="0" b="3810"/>
            <wp:docPr id="1767091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7006590"/>
                    </a:xfrm>
                    <a:prstGeom prst="rect">
                      <a:avLst/>
                    </a:prstGeom>
                    <a:noFill/>
                    <a:ln>
                      <a:noFill/>
                    </a:ln>
                  </pic:spPr>
                </pic:pic>
              </a:graphicData>
            </a:graphic>
          </wp:inline>
        </w:drawing>
      </w:r>
      <w:r>
        <w:rPr>
          <w:rFonts w:ascii="Arial" w:hAnsi="Arial" w:cs="Arial"/>
          <w:color w:val="9900FF"/>
          <w:bdr w:val="none" w:sz="0" w:space="0" w:color="auto" w:frame="1"/>
        </w:rPr>
        <w:fldChar w:fldCharType="end"/>
      </w:r>
    </w:p>
    <w:p w14:paraId="3C8E5C83" w14:textId="77777777" w:rsidR="00742B44" w:rsidRDefault="00742B44" w:rsidP="00967092">
      <w:pPr>
        <w:pStyle w:val="NormalWeb"/>
        <w:spacing w:before="40" w:beforeAutospacing="0" w:after="0" w:afterAutospacing="0"/>
        <w:rPr>
          <w:rFonts w:ascii="Arial" w:hAnsi="Arial" w:cs="Arial"/>
          <w:color w:val="9900FF"/>
          <w:bdr w:val="none" w:sz="0" w:space="0" w:color="auto" w:frame="1"/>
        </w:rPr>
      </w:pPr>
    </w:p>
    <w:p w14:paraId="3784C5C6" w14:textId="77777777" w:rsidR="00742B44" w:rsidRDefault="00742B44" w:rsidP="00967092">
      <w:pPr>
        <w:pStyle w:val="NormalWeb"/>
        <w:spacing w:before="40" w:beforeAutospacing="0" w:after="0" w:afterAutospacing="0"/>
        <w:rPr>
          <w:rFonts w:ascii="Arial" w:hAnsi="Arial" w:cs="Arial"/>
          <w:color w:val="9900FF"/>
          <w:bdr w:val="none" w:sz="0" w:space="0" w:color="auto" w:frame="1"/>
        </w:rPr>
      </w:pPr>
    </w:p>
    <w:p w14:paraId="62240890" w14:textId="77777777" w:rsidR="00742B44" w:rsidRDefault="00742B44" w:rsidP="00967092">
      <w:pPr>
        <w:pStyle w:val="NormalWeb"/>
        <w:spacing w:before="40" w:beforeAutospacing="0" w:after="0" w:afterAutospacing="0"/>
      </w:pPr>
    </w:p>
    <w:p w14:paraId="464271E6" w14:textId="77777777" w:rsidR="00742B44" w:rsidRDefault="00742B44" w:rsidP="00967092">
      <w:pPr>
        <w:pStyle w:val="NormalWeb"/>
        <w:spacing w:before="40" w:beforeAutospacing="0" w:after="0" w:afterAutospacing="0"/>
      </w:pPr>
    </w:p>
    <w:p w14:paraId="06324E27" w14:textId="77777777" w:rsidR="00742B44" w:rsidRDefault="00742B44" w:rsidP="00967092">
      <w:pPr>
        <w:pStyle w:val="NormalWeb"/>
        <w:spacing w:before="40" w:beforeAutospacing="0" w:after="0" w:afterAutospacing="0"/>
      </w:pPr>
    </w:p>
    <w:p w14:paraId="670BEC6B" w14:textId="77777777" w:rsidR="00742B44" w:rsidRDefault="00742B44" w:rsidP="00967092">
      <w:pPr>
        <w:pStyle w:val="NormalWeb"/>
        <w:spacing w:before="40" w:beforeAutospacing="0" w:after="0" w:afterAutospacing="0"/>
      </w:pPr>
    </w:p>
    <w:p w14:paraId="42AFC308" w14:textId="77777777" w:rsidR="00742B44" w:rsidRDefault="00742B44" w:rsidP="00742B44">
      <w:r w:rsidRPr="00090788">
        <w:rPr>
          <w:noProof/>
        </w:rPr>
        <w:lastRenderedPageBreak/>
        <w:drawing>
          <wp:inline distT="0" distB="0" distL="0" distR="0" wp14:anchorId="6BD9DC2D" wp14:editId="1FE0AC20">
            <wp:extent cx="1714500" cy="1181100"/>
            <wp:effectExtent l="0" t="0" r="0" b="0"/>
            <wp:docPr id="929461906" name="Picture 1" descr="A logo with a mountain and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461906" name="Picture 1" descr="A logo with a mountain and stars&#10;&#10;Description automatically generated"/>
                    <pic:cNvPicPr/>
                  </pic:nvPicPr>
                  <pic:blipFill>
                    <a:blip r:embed="rId19"/>
                    <a:stretch>
                      <a:fillRect/>
                    </a:stretch>
                  </pic:blipFill>
                  <pic:spPr>
                    <a:xfrm>
                      <a:off x="0" y="0"/>
                      <a:ext cx="1714500" cy="1181100"/>
                    </a:xfrm>
                    <a:prstGeom prst="rect">
                      <a:avLst/>
                    </a:prstGeom>
                  </pic:spPr>
                </pic:pic>
              </a:graphicData>
            </a:graphic>
          </wp:inline>
        </w:drawing>
      </w:r>
      <w:r w:rsidRPr="00090788">
        <w:rPr>
          <w:noProof/>
        </w:rPr>
        <w:drawing>
          <wp:inline distT="0" distB="0" distL="0" distR="0" wp14:anchorId="0938122F" wp14:editId="471E3E49">
            <wp:extent cx="1422400" cy="1422400"/>
            <wp:effectExtent l="0" t="0" r="0" b="0"/>
            <wp:docPr id="361000985" name="Picture 1" descr="A red lett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000985" name="Picture 1" descr="A red letter on a black background&#10;&#10;Description automatically generated"/>
                    <pic:cNvPicPr/>
                  </pic:nvPicPr>
                  <pic:blipFill>
                    <a:blip r:embed="rId20"/>
                    <a:stretch>
                      <a:fillRect/>
                    </a:stretch>
                  </pic:blipFill>
                  <pic:spPr>
                    <a:xfrm>
                      <a:off x="0" y="0"/>
                      <a:ext cx="1422400" cy="1422400"/>
                    </a:xfrm>
                    <a:prstGeom prst="rect">
                      <a:avLst/>
                    </a:prstGeom>
                  </pic:spPr>
                </pic:pic>
              </a:graphicData>
            </a:graphic>
          </wp:inline>
        </w:drawing>
      </w:r>
      <w:r w:rsidRPr="00090788">
        <w:rPr>
          <w:noProof/>
        </w:rPr>
        <w:drawing>
          <wp:inline distT="0" distB="0" distL="0" distR="0" wp14:anchorId="6E484C9C" wp14:editId="66AFF18F">
            <wp:extent cx="1422400" cy="1422400"/>
            <wp:effectExtent l="0" t="0" r="0" b="0"/>
            <wp:docPr id="1660307617" name="Picture 1" descr="A black circle with white circle and white circle with white circle and white circle and white circle with white circle and black circle with white circle and white circle and white circle with white circle and black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307617" name="Picture 1" descr="A black circle with white circle and white circle with white circle and white circle and white circle with white circle and black circle with white circle and white circle and white circle with white circle and black circle&#10;&#10;Description automatically generated"/>
                    <pic:cNvPicPr/>
                  </pic:nvPicPr>
                  <pic:blipFill>
                    <a:blip r:embed="rId21"/>
                    <a:stretch>
                      <a:fillRect/>
                    </a:stretch>
                  </pic:blipFill>
                  <pic:spPr>
                    <a:xfrm>
                      <a:off x="0" y="0"/>
                      <a:ext cx="1422400" cy="1422400"/>
                    </a:xfrm>
                    <a:prstGeom prst="rect">
                      <a:avLst/>
                    </a:prstGeom>
                  </pic:spPr>
                </pic:pic>
              </a:graphicData>
            </a:graphic>
          </wp:inline>
        </w:drawing>
      </w:r>
      <w:r w:rsidRPr="00090788">
        <w:rPr>
          <w:noProof/>
        </w:rPr>
        <w:t xml:space="preserve"> </w:t>
      </w:r>
      <w:r w:rsidRPr="00090788">
        <w:rPr>
          <w:noProof/>
        </w:rPr>
        <w:drawing>
          <wp:inline distT="0" distB="0" distL="0" distR="0" wp14:anchorId="06D2E294" wp14:editId="634B0342">
            <wp:extent cx="2019300" cy="1003300"/>
            <wp:effectExtent l="0" t="0" r="0" b="0"/>
            <wp:docPr id="828223001" name="Picture 1" descr="A white text with a sta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223001" name="Picture 1" descr="A white text with a star on a black background&#10;&#10;Description automatically generated"/>
                    <pic:cNvPicPr/>
                  </pic:nvPicPr>
                  <pic:blipFill>
                    <a:blip r:embed="rId22"/>
                    <a:stretch>
                      <a:fillRect/>
                    </a:stretch>
                  </pic:blipFill>
                  <pic:spPr>
                    <a:xfrm>
                      <a:off x="0" y="0"/>
                      <a:ext cx="2019300" cy="1003300"/>
                    </a:xfrm>
                    <a:prstGeom prst="rect">
                      <a:avLst/>
                    </a:prstGeom>
                  </pic:spPr>
                </pic:pic>
              </a:graphicData>
            </a:graphic>
          </wp:inline>
        </w:drawing>
      </w:r>
      <w:r w:rsidRPr="00090788">
        <w:rPr>
          <w:noProof/>
        </w:rPr>
        <w:drawing>
          <wp:inline distT="0" distB="0" distL="0" distR="0" wp14:anchorId="4FC8DD5B" wp14:editId="67E0D8DA">
            <wp:extent cx="1905000" cy="1066800"/>
            <wp:effectExtent l="0" t="0" r="0" b="0"/>
            <wp:docPr id="1283587230" name="Picture 1" descr="A red logo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587230" name="Picture 1" descr="A red logo with white background&#10;&#10;Description automatically generated"/>
                    <pic:cNvPicPr/>
                  </pic:nvPicPr>
                  <pic:blipFill>
                    <a:blip r:embed="rId23"/>
                    <a:stretch>
                      <a:fillRect/>
                    </a:stretch>
                  </pic:blipFill>
                  <pic:spPr>
                    <a:xfrm>
                      <a:off x="0" y="0"/>
                      <a:ext cx="1905000" cy="1066800"/>
                    </a:xfrm>
                    <a:prstGeom prst="rect">
                      <a:avLst/>
                    </a:prstGeom>
                  </pic:spPr>
                </pic:pic>
              </a:graphicData>
            </a:graphic>
          </wp:inline>
        </w:drawing>
      </w:r>
      <w:r w:rsidRPr="00090788">
        <w:rPr>
          <w:noProof/>
        </w:rPr>
        <w:drawing>
          <wp:inline distT="0" distB="0" distL="0" distR="0" wp14:anchorId="37EC1982" wp14:editId="779B62CB">
            <wp:extent cx="1930400" cy="1041400"/>
            <wp:effectExtent l="0" t="0" r="0" b="0"/>
            <wp:docPr id="1020082172" name="Picture 1"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082172" name="Picture 1" descr="A logo of a company&#10;&#10;Description automatically generated"/>
                    <pic:cNvPicPr/>
                  </pic:nvPicPr>
                  <pic:blipFill>
                    <a:blip r:embed="rId24"/>
                    <a:stretch>
                      <a:fillRect/>
                    </a:stretch>
                  </pic:blipFill>
                  <pic:spPr>
                    <a:xfrm>
                      <a:off x="0" y="0"/>
                      <a:ext cx="1930400" cy="1041400"/>
                    </a:xfrm>
                    <a:prstGeom prst="rect">
                      <a:avLst/>
                    </a:prstGeom>
                  </pic:spPr>
                </pic:pic>
              </a:graphicData>
            </a:graphic>
          </wp:inline>
        </w:drawing>
      </w:r>
      <w:r w:rsidRPr="00090788">
        <w:rPr>
          <w:noProof/>
        </w:rPr>
        <w:t xml:space="preserve"> </w:t>
      </w:r>
      <w:r w:rsidRPr="00D70D76">
        <w:rPr>
          <w:noProof/>
        </w:rPr>
        <w:drawing>
          <wp:inline distT="0" distB="0" distL="0" distR="0" wp14:anchorId="1F2A0C65" wp14:editId="2B2A41E7">
            <wp:extent cx="1854200" cy="1092200"/>
            <wp:effectExtent l="0" t="0" r="0" b="0"/>
            <wp:docPr id="1588538273" name="Picture 1" descr="A logo of a person sitting on a m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538273" name="Picture 1" descr="A logo of a person sitting on a moon&#10;&#10;Description automatically generated"/>
                    <pic:cNvPicPr/>
                  </pic:nvPicPr>
                  <pic:blipFill>
                    <a:blip r:embed="rId25"/>
                    <a:stretch>
                      <a:fillRect/>
                    </a:stretch>
                  </pic:blipFill>
                  <pic:spPr>
                    <a:xfrm>
                      <a:off x="0" y="0"/>
                      <a:ext cx="1854200" cy="1092200"/>
                    </a:xfrm>
                    <a:prstGeom prst="rect">
                      <a:avLst/>
                    </a:prstGeom>
                  </pic:spPr>
                </pic:pic>
              </a:graphicData>
            </a:graphic>
          </wp:inline>
        </w:drawing>
      </w:r>
      <w:r w:rsidRPr="00D70D76">
        <w:rPr>
          <w:noProof/>
        </w:rPr>
        <w:drawing>
          <wp:inline distT="0" distB="0" distL="0" distR="0" wp14:anchorId="0F2F1223" wp14:editId="1BD78CAD">
            <wp:extent cx="1905000" cy="1066800"/>
            <wp:effectExtent l="0" t="0" r="0" b="0"/>
            <wp:docPr id="1482227603" name="Picture 1" descr="A lamp and a lamp on the wa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227603" name="Picture 1" descr="A lamp and a lamp on the water&#10;&#10;Description automatically generated with medium confidence"/>
                    <pic:cNvPicPr/>
                  </pic:nvPicPr>
                  <pic:blipFill>
                    <a:blip r:embed="rId26"/>
                    <a:stretch>
                      <a:fillRect/>
                    </a:stretch>
                  </pic:blipFill>
                  <pic:spPr>
                    <a:xfrm>
                      <a:off x="0" y="0"/>
                      <a:ext cx="1905000" cy="1066800"/>
                    </a:xfrm>
                    <a:prstGeom prst="rect">
                      <a:avLst/>
                    </a:prstGeom>
                  </pic:spPr>
                </pic:pic>
              </a:graphicData>
            </a:graphic>
          </wp:inline>
        </w:drawing>
      </w:r>
      <w:r w:rsidRPr="00D70D76">
        <w:rPr>
          <w:noProof/>
        </w:rPr>
        <w:drawing>
          <wp:inline distT="0" distB="0" distL="0" distR="0" wp14:anchorId="373C9906" wp14:editId="2AC73C4B">
            <wp:extent cx="1739900" cy="1155700"/>
            <wp:effectExtent l="0" t="0" r="0" b="0"/>
            <wp:docPr id="695660075" name="Picture 1" descr="A logo of a music television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660075" name="Picture 1" descr="A logo of a music television company&#10;&#10;Description automatically generated"/>
                    <pic:cNvPicPr/>
                  </pic:nvPicPr>
                  <pic:blipFill>
                    <a:blip r:embed="rId27"/>
                    <a:stretch>
                      <a:fillRect/>
                    </a:stretch>
                  </pic:blipFill>
                  <pic:spPr>
                    <a:xfrm>
                      <a:off x="0" y="0"/>
                      <a:ext cx="1739900" cy="1155700"/>
                    </a:xfrm>
                    <a:prstGeom prst="rect">
                      <a:avLst/>
                    </a:prstGeom>
                  </pic:spPr>
                </pic:pic>
              </a:graphicData>
            </a:graphic>
          </wp:inline>
        </w:drawing>
      </w:r>
      <w:r>
        <w:rPr>
          <w:noProof/>
        </w:rPr>
        <w:drawing>
          <wp:inline distT="0" distB="0" distL="0" distR="0" wp14:anchorId="3860DD2B" wp14:editId="77117EE1">
            <wp:extent cx="1955800" cy="558800"/>
            <wp:effectExtent l="0" t="0" r="0" b="0"/>
            <wp:docPr id="1612026672" name="Picture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026672" name="Picture 4" descr="A close up of a logo&#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1955800" cy="558800"/>
                    </a:xfrm>
                    <a:prstGeom prst="rect">
                      <a:avLst/>
                    </a:prstGeom>
                  </pic:spPr>
                </pic:pic>
              </a:graphicData>
            </a:graphic>
          </wp:inline>
        </w:drawing>
      </w:r>
      <w:r w:rsidRPr="00090788">
        <w:rPr>
          <w:noProof/>
        </w:rPr>
        <w:drawing>
          <wp:inline distT="0" distB="0" distL="0" distR="0" wp14:anchorId="753D69C8" wp14:editId="50101B03">
            <wp:extent cx="1892300" cy="1066800"/>
            <wp:effectExtent l="0" t="0" r="0" b="0"/>
            <wp:docPr id="1389396244" name="Picture 1"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396244" name="Picture 1" descr="A logo of a company&#10;&#10;Description automatically generated"/>
                    <pic:cNvPicPr/>
                  </pic:nvPicPr>
                  <pic:blipFill>
                    <a:blip r:embed="rId29"/>
                    <a:stretch>
                      <a:fillRect/>
                    </a:stretch>
                  </pic:blipFill>
                  <pic:spPr>
                    <a:xfrm>
                      <a:off x="0" y="0"/>
                      <a:ext cx="1892300" cy="1066800"/>
                    </a:xfrm>
                    <a:prstGeom prst="rect">
                      <a:avLst/>
                    </a:prstGeom>
                  </pic:spPr>
                </pic:pic>
              </a:graphicData>
            </a:graphic>
          </wp:inline>
        </w:drawing>
      </w:r>
      <w:r>
        <w:rPr>
          <w:noProof/>
        </w:rPr>
        <w:drawing>
          <wp:inline distT="0" distB="0" distL="0" distR="0" wp14:anchorId="14E91796" wp14:editId="4D3A92A2">
            <wp:extent cx="1416756" cy="1416756"/>
            <wp:effectExtent l="0" t="0" r="5715" b="5715"/>
            <wp:docPr id="8585482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54822" name="Graphic 85854822"/>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1426951" cy="1426951"/>
                    </a:xfrm>
                    <a:prstGeom prst="rect">
                      <a:avLst/>
                    </a:prstGeom>
                  </pic:spPr>
                </pic:pic>
              </a:graphicData>
            </a:graphic>
          </wp:inline>
        </w:drawing>
      </w:r>
      <w:r w:rsidRPr="00090788">
        <w:rPr>
          <w:noProof/>
        </w:rPr>
        <w:t xml:space="preserve"> </w:t>
      </w:r>
      <w:r w:rsidRPr="00090788">
        <w:rPr>
          <w:noProof/>
        </w:rPr>
        <w:drawing>
          <wp:inline distT="0" distB="0" distL="0" distR="0" wp14:anchorId="5B183315" wp14:editId="4A6C8B7D">
            <wp:extent cx="1460500" cy="1384300"/>
            <wp:effectExtent l="0" t="0" r="0" b="0"/>
            <wp:docPr id="1289570415" name="Picture 1" descr="A colorful logo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570415" name="Picture 1" descr="A colorful logo with black text&#10;&#10;Description automatically generated"/>
                    <pic:cNvPicPr/>
                  </pic:nvPicPr>
                  <pic:blipFill>
                    <a:blip r:embed="rId32"/>
                    <a:stretch>
                      <a:fillRect/>
                    </a:stretch>
                  </pic:blipFill>
                  <pic:spPr>
                    <a:xfrm>
                      <a:off x="0" y="0"/>
                      <a:ext cx="1460500" cy="1384300"/>
                    </a:xfrm>
                    <a:prstGeom prst="rect">
                      <a:avLst/>
                    </a:prstGeom>
                  </pic:spPr>
                </pic:pic>
              </a:graphicData>
            </a:graphic>
          </wp:inline>
        </w:drawing>
      </w:r>
      <w:r w:rsidRPr="00090788">
        <w:rPr>
          <w:noProof/>
        </w:rPr>
        <w:t xml:space="preserve"> </w:t>
      </w:r>
      <w:r w:rsidRPr="00090788">
        <w:rPr>
          <w:noProof/>
        </w:rPr>
        <w:drawing>
          <wp:inline distT="0" distB="0" distL="0" distR="0" wp14:anchorId="4130129A" wp14:editId="6C466FC4">
            <wp:extent cx="2247900" cy="901700"/>
            <wp:effectExtent l="0" t="0" r="0" b="0"/>
            <wp:docPr id="1112099324" name="Picture 1" descr="A red and white sign with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099324" name="Picture 1" descr="A red and white sign with white letters&#10;&#10;Description automatically generated"/>
                    <pic:cNvPicPr/>
                  </pic:nvPicPr>
                  <pic:blipFill>
                    <a:blip r:embed="rId33"/>
                    <a:stretch>
                      <a:fillRect/>
                    </a:stretch>
                  </pic:blipFill>
                  <pic:spPr>
                    <a:xfrm>
                      <a:off x="0" y="0"/>
                      <a:ext cx="2247900" cy="901700"/>
                    </a:xfrm>
                    <a:prstGeom prst="rect">
                      <a:avLst/>
                    </a:prstGeom>
                  </pic:spPr>
                </pic:pic>
              </a:graphicData>
            </a:graphic>
          </wp:inline>
        </w:drawing>
      </w:r>
      <w:r w:rsidRPr="00090788">
        <w:rPr>
          <w:noProof/>
        </w:rPr>
        <w:drawing>
          <wp:inline distT="0" distB="0" distL="0" distR="0" wp14:anchorId="653A9987" wp14:editId="1420BC78">
            <wp:extent cx="2019300" cy="1003300"/>
            <wp:effectExtent l="0" t="0" r="0" b="0"/>
            <wp:docPr id="1621479894" name="Picture 1" descr="A logo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479894" name="Picture 1" descr="A logo with black text&#10;&#10;Description automatically generated"/>
                    <pic:cNvPicPr/>
                  </pic:nvPicPr>
                  <pic:blipFill>
                    <a:blip r:embed="rId34"/>
                    <a:stretch>
                      <a:fillRect/>
                    </a:stretch>
                  </pic:blipFill>
                  <pic:spPr>
                    <a:xfrm>
                      <a:off x="0" y="0"/>
                      <a:ext cx="2019300" cy="1003300"/>
                    </a:xfrm>
                    <a:prstGeom prst="rect">
                      <a:avLst/>
                    </a:prstGeom>
                  </pic:spPr>
                </pic:pic>
              </a:graphicData>
            </a:graphic>
          </wp:inline>
        </w:drawing>
      </w:r>
      <w:r w:rsidRPr="00D70D76">
        <w:rPr>
          <w:noProof/>
        </w:rPr>
        <w:t xml:space="preserve"> </w:t>
      </w:r>
      <w:r w:rsidRPr="00D70D76">
        <w:rPr>
          <w:noProof/>
        </w:rPr>
        <w:drawing>
          <wp:inline distT="0" distB="0" distL="0" distR="0" wp14:anchorId="46EAF4B3" wp14:editId="3EBA5E34">
            <wp:extent cx="2222500" cy="914400"/>
            <wp:effectExtent l="0" t="0" r="0" b="0"/>
            <wp:docPr id="1513809548" name="Picture 1" descr="A blue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09548" name="Picture 1" descr="A blue and white logo&#10;&#10;Description automatically generated"/>
                    <pic:cNvPicPr/>
                  </pic:nvPicPr>
                  <pic:blipFill>
                    <a:blip r:embed="rId35"/>
                    <a:stretch>
                      <a:fillRect/>
                    </a:stretch>
                  </pic:blipFill>
                  <pic:spPr>
                    <a:xfrm>
                      <a:off x="0" y="0"/>
                      <a:ext cx="2222500" cy="914400"/>
                    </a:xfrm>
                    <a:prstGeom prst="rect">
                      <a:avLst/>
                    </a:prstGeom>
                  </pic:spPr>
                </pic:pic>
              </a:graphicData>
            </a:graphic>
          </wp:inline>
        </w:drawing>
      </w:r>
      <w:r>
        <w:rPr>
          <w:noProof/>
        </w:rPr>
        <w:drawing>
          <wp:inline distT="0" distB="0" distL="0" distR="0" wp14:anchorId="0EBCCF4E" wp14:editId="7C6991B7">
            <wp:extent cx="1651000" cy="596900"/>
            <wp:effectExtent l="0" t="0" r="0" b="0"/>
            <wp:docPr id="815353824" name="Picture 3" descr="A white text on a background of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353824" name="Picture 3" descr="A white text on a background of trees&#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1651000" cy="596900"/>
                    </a:xfrm>
                    <a:prstGeom prst="rect">
                      <a:avLst/>
                    </a:prstGeom>
                  </pic:spPr>
                </pic:pic>
              </a:graphicData>
            </a:graphic>
          </wp:inline>
        </w:drawing>
      </w:r>
      <w:r w:rsidRPr="00D70D76">
        <w:rPr>
          <w:noProof/>
        </w:rPr>
        <w:t xml:space="preserve"> </w:t>
      </w:r>
      <w:r w:rsidRPr="00D70D76">
        <w:rPr>
          <w:noProof/>
        </w:rPr>
        <w:drawing>
          <wp:inline distT="0" distB="0" distL="0" distR="0" wp14:anchorId="79080406" wp14:editId="438F659F">
            <wp:extent cx="1422400" cy="1422400"/>
            <wp:effectExtent l="0" t="0" r="0" b="0"/>
            <wp:docPr id="2053965175" name="Picture 1" descr="A green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965175" name="Picture 1" descr="A green text on a black background&#10;&#10;Description automatically generated"/>
                    <pic:cNvPicPr/>
                  </pic:nvPicPr>
                  <pic:blipFill>
                    <a:blip r:embed="rId37"/>
                    <a:stretch>
                      <a:fillRect/>
                    </a:stretch>
                  </pic:blipFill>
                  <pic:spPr>
                    <a:xfrm>
                      <a:off x="0" y="0"/>
                      <a:ext cx="1422400" cy="1422400"/>
                    </a:xfrm>
                    <a:prstGeom prst="rect">
                      <a:avLst/>
                    </a:prstGeom>
                  </pic:spPr>
                </pic:pic>
              </a:graphicData>
            </a:graphic>
          </wp:inline>
        </w:drawing>
      </w:r>
      <w:r w:rsidRPr="00D70D76">
        <w:rPr>
          <w:noProof/>
        </w:rPr>
        <w:t xml:space="preserve"> </w:t>
      </w:r>
      <w:r w:rsidRPr="00D70D76">
        <w:rPr>
          <w:noProof/>
        </w:rPr>
        <w:drawing>
          <wp:inline distT="0" distB="0" distL="0" distR="0" wp14:anchorId="6F3A5FF2" wp14:editId="2D7FC94A">
            <wp:extent cx="1422400" cy="1422400"/>
            <wp:effectExtent l="0" t="0" r="0" b="0"/>
            <wp:docPr id="362634297" name="Picture 1" descr="A green circle with black lines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634297" name="Picture 1" descr="A green circle with black lines in it&#10;&#10;Description automatically generated"/>
                    <pic:cNvPicPr/>
                  </pic:nvPicPr>
                  <pic:blipFill>
                    <a:blip r:embed="rId38"/>
                    <a:stretch>
                      <a:fillRect/>
                    </a:stretch>
                  </pic:blipFill>
                  <pic:spPr>
                    <a:xfrm>
                      <a:off x="0" y="0"/>
                      <a:ext cx="1422400" cy="1422400"/>
                    </a:xfrm>
                    <a:prstGeom prst="rect">
                      <a:avLst/>
                    </a:prstGeom>
                  </pic:spPr>
                </pic:pic>
              </a:graphicData>
            </a:graphic>
          </wp:inline>
        </w:drawing>
      </w:r>
      <w:r w:rsidRPr="00D70D76">
        <w:rPr>
          <w:noProof/>
        </w:rPr>
        <w:t xml:space="preserve"> </w:t>
      </w:r>
    </w:p>
    <w:p w14:paraId="0B11D808" w14:textId="77777777" w:rsidR="00742B44" w:rsidRDefault="00742B44" w:rsidP="00967092">
      <w:pPr>
        <w:pStyle w:val="NormalWeb"/>
        <w:spacing w:before="40" w:beforeAutospacing="0" w:after="0" w:afterAutospacing="0"/>
      </w:pPr>
    </w:p>
    <w:p w14:paraId="75CE6E09" w14:textId="77777777" w:rsidR="00742B44" w:rsidRDefault="00742B44" w:rsidP="00967092">
      <w:pPr>
        <w:pStyle w:val="NormalWeb"/>
        <w:spacing w:before="40" w:beforeAutospacing="0" w:after="0" w:afterAutospacing="0"/>
      </w:pPr>
    </w:p>
    <w:p w14:paraId="6D36F41B" w14:textId="77777777" w:rsidR="00742B44" w:rsidRDefault="00742B44" w:rsidP="00967092">
      <w:pPr>
        <w:pStyle w:val="NormalWeb"/>
        <w:spacing w:before="40" w:beforeAutospacing="0" w:after="0" w:afterAutospacing="0"/>
      </w:pPr>
    </w:p>
    <w:p w14:paraId="7DBD5D40" w14:textId="065674CC" w:rsidR="00742B44" w:rsidRPr="004A3A4B" w:rsidRDefault="004A3A4B" w:rsidP="00967092">
      <w:pPr>
        <w:pStyle w:val="NormalWeb"/>
        <w:spacing w:before="40" w:beforeAutospacing="0" w:after="0" w:afterAutospacing="0"/>
        <w:rPr>
          <w:b/>
          <w:bCs/>
        </w:rPr>
      </w:pPr>
      <w:r w:rsidRPr="004A3A4B">
        <w:rPr>
          <w:b/>
          <w:bCs/>
        </w:rPr>
        <w:t>Media Company Logos</w:t>
      </w:r>
    </w:p>
    <w:p w14:paraId="533F7811" w14:textId="77777777" w:rsidR="00742B44" w:rsidRDefault="00742B44" w:rsidP="00967092">
      <w:pPr>
        <w:pStyle w:val="NormalWeb"/>
        <w:spacing w:before="40" w:beforeAutospacing="0" w:after="0" w:afterAutospacing="0"/>
      </w:pPr>
    </w:p>
    <w:p w14:paraId="7B085C2C" w14:textId="77777777" w:rsidR="00742B44" w:rsidRDefault="00742B44" w:rsidP="00967092">
      <w:pPr>
        <w:pStyle w:val="NormalWeb"/>
        <w:spacing w:before="40" w:beforeAutospacing="0" w:after="0" w:afterAutospacing="0"/>
      </w:pPr>
    </w:p>
    <w:p w14:paraId="40DD129A" w14:textId="77777777" w:rsidR="00742B44" w:rsidRDefault="00742B44" w:rsidP="00967092">
      <w:pPr>
        <w:pStyle w:val="NormalWeb"/>
        <w:spacing w:before="40" w:beforeAutospacing="0" w:after="0" w:afterAutospacing="0"/>
      </w:pPr>
    </w:p>
    <w:p w14:paraId="5DEFCF71" w14:textId="6C505984" w:rsidR="00742B44" w:rsidRPr="00F51014" w:rsidRDefault="0013021B" w:rsidP="00967092">
      <w:pPr>
        <w:pStyle w:val="NormalWeb"/>
        <w:spacing w:before="40" w:beforeAutospacing="0" w:after="0" w:afterAutospacing="0"/>
        <w:rPr>
          <w:rFonts w:ascii="Phosphate Inline" w:hAnsi="Phosphate Inline" w:cs="Phosphate Inline"/>
          <w:sz w:val="96"/>
          <w:szCs w:val="96"/>
        </w:rPr>
      </w:pPr>
      <w:r w:rsidRPr="00F51014">
        <w:rPr>
          <w:rFonts w:ascii="Phosphate Inline" w:hAnsi="Phosphate Inline" w:cs="Phosphate Inline"/>
          <w:sz w:val="96"/>
          <w:szCs w:val="96"/>
        </w:rPr>
        <w:lastRenderedPageBreak/>
        <w:t>SAMPLE</w:t>
      </w:r>
    </w:p>
    <w:p w14:paraId="1F686485" w14:textId="0975F1D3" w:rsidR="00742B44" w:rsidRDefault="00742B44" w:rsidP="00967092">
      <w:pPr>
        <w:pStyle w:val="NormalWeb"/>
        <w:spacing w:before="40" w:beforeAutospacing="0" w:after="0" w:afterAutospacing="0"/>
      </w:pPr>
    </w:p>
    <w:p w14:paraId="25CA3201" w14:textId="04FA2302" w:rsidR="00742B44" w:rsidRDefault="00742B44" w:rsidP="00967092">
      <w:pPr>
        <w:pStyle w:val="NormalWeb"/>
        <w:spacing w:before="40" w:beforeAutospacing="0" w:after="0" w:afterAutospacing="0"/>
      </w:pPr>
    </w:p>
    <w:p w14:paraId="129E474C" w14:textId="1CCF7F4E" w:rsidR="00742B44" w:rsidRDefault="0013021B" w:rsidP="00742B44">
      <w:r>
        <w:rPr>
          <w:noProof/>
        </w:rPr>
        <mc:AlternateContent>
          <mc:Choice Requires="wps">
            <w:drawing>
              <wp:anchor distT="0" distB="0" distL="114300" distR="114300" simplePos="0" relativeHeight="251661312" behindDoc="0" locked="0" layoutInCell="1" allowOverlap="1" wp14:anchorId="7A5EA521" wp14:editId="33BCFA6E">
                <wp:simplePos x="0" y="0"/>
                <wp:positionH relativeFrom="column">
                  <wp:posOffset>734291</wp:posOffset>
                </wp:positionH>
                <wp:positionV relativeFrom="paragraph">
                  <wp:posOffset>88437</wp:posOffset>
                </wp:positionV>
                <wp:extent cx="4160116" cy="3706207"/>
                <wp:effectExtent l="25400" t="25400" r="43815" b="40640"/>
                <wp:wrapNone/>
                <wp:docPr id="1469566171" name="Oval 1"/>
                <wp:cNvGraphicFramePr/>
                <a:graphic xmlns:a="http://schemas.openxmlformats.org/drawingml/2006/main">
                  <a:graphicData uri="http://schemas.microsoft.com/office/word/2010/wordprocessingShape">
                    <wps:wsp>
                      <wps:cNvSpPr/>
                      <wps:spPr>
                        <a:xfrm>
                          <a:off x="0" y="0"/>
                          <a:ext cx="4160116" cy="3706207"/>
                        </a:xfrm>
                        <a:prstGeom prst="ellipse">
                          <a:avLst/>
                        </a:prstGeom>
                        <a:noFill/>
                        <a:ln w="571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2C63F5" id="Oval 1" o:spid="_x0000_s1026" style="position:absolute;margin-left:57.8pt;margin-top:6.95pt;width:327.55pt;height:29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" filled="f" strokecolor="#0a121c [484]" strokeweight="4.5pt"/>
            </w:pict>
          </mc:Fallback>
        </mc:AlternateContent>
      </w:r>
    </w:p>
    <w:p w14:paraId="5D21FC89" w14:textId="77777777" w:rsidR="00742B44" w:rsidRPr="00EC19E5" w:rsidRDefault="00742B44" w:rsidP="00742B44"/>
    <w:p w14:paraId="7BE1EA02" w14:textId="77777777" w:rsidR="00742B44" w:rsidRPr="00EC19E5" w:rsidRDefault="00742B44" w:rsidP="00742B44"/>
    <w:p w14:paraId="24DB518E" w14:textId="77777777" w:rsidR="00742B44" w:rsidRPr="00EC19E5" w:rsidRDefault="00742B44" w:rsidP="00742B44"/>
    <w:p w14:paraId="0CD46D9C" w14:textId="77777777" w:rsidR="00742B44" w:rsidRPr="00EC19E5" w:rsidRDefault="00742B44" w:rsidP="00742B44"/>
    <w:p w14:paraId="4C7DB5EA" w14:textId="77777777" w:rsidR="00742B44" w:rsidRPr="00EC19E5" w:rsidRDefault="00742B44" w:rsidP="00742B44"/>
    <w:p w14:paraId="0DB8AD59" w14:textId="77777777" w:rsidR="00742B44" w:rsidRPr="00EC19E5" w:rsidRDefault="00742B44" w:rsidP="00742B44"/>
    <w:p w14:paraId="00DEF2EC" w14:textId="77777777" w:rsidR="00742B44" w:rsidRPr="00EC19E5" w:rsidRDefault="00742B44" w:rsidP="00742B44"/>
    <w:p w14:paraId="0419F512" w14:textId="2BC969D8" w:rsidR="00742B44" w:rsidRPr="00EC19E5" w:rsidRDefault="00F51014" w:rsidP="00742B44">
      <w:r>
        <w:rPr>
          <w:noProof/>
        </w:rPr>
        <mc:AlternateContent>
          <mc:Choice Requires="wps">
            <w:drawing>
              <wp:anchor distT="0" distB="0" distL="114300" distR="114300" simplePos="0" relativeHeight="251668480" behindDoc="0" locked="0" layoutInCell="1" allowOverlap="1" wp14:anchorId="68EE3E49" wp14:editId="6F6F8FCB">
                <wp:simplePos x="0" y="0"/>
                <wp:positionH relativeFrom="column">
                  <wp:posOffset>2064327</wp:posOffset>
                </wp:positionH>
                <wp:positionV relativeFrom="paragraph">
                  <wp:posOffset>187210</wp:posOffset>
                </wp:positionV>
                <wp:extent cx="914400" cy="914400"/>
                <wp:effectExtent l="0" t="0" r="12700" b="12700"/>
                <wp:wrapNone/>
                <wp:docPr id="223400477" name="Text Box 3"/>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lt1"/>
                        </a:solidFill>
                        <a:ln w="6350">
                          <a:solidFill>
                            <a:prstClr val="black"/>
                          </a:solidFill>
                        </a:ln>
                      </wps:spPr>
                      <wps:txbx>
                        <w:txbxContent>
                          <w:p w14:paraId="626E1232" w14:textId="6E22C381" w:rsidR="00F51014" w:rsidRPr="00F51014" w:rsidRDefault="00F51014">
                            <w:pPr>
                              <w:rPr>
                                <w:rFonts w:ascii="Phosphate Inline" w:hAnsi="Phosphate Inline" w:cs="Phosphate Inline"/>
                                <w:sz w:val="52"/>
                                <w:szCs w:val="52"/>
                                <w:lang w:val="en-US"/>
                              </w:rPr>
                            </w:pPr>
                            <w:r w:rsidRPr="00F51014">
                              <w:rPr>
                                <w:rFonts w:ascii="Phosphate Inline" w:hAnsi="Phosphate Inline" w:cs="Phosphate Inline"/>
                                <w:sz w:val="52"/>
                                <w:szCs w:val="52"/>
                                <w:lang w:val="en-US"/>
                              </w:rPr>
                              <w:t>WALT DISNEY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EE3E49" id="_x0000_t202" coordsize="21600,21600" o:spt="202" path="m,l,21600r21600,l21600,xe">
                <v:stroke joinstyle="miter"/>
                <v:path gradientshapeok="t" o:connecttype="rect"/>
              </v:shapetype>
              <v:shape id="Text Box 3" o:spid="_x0000_s1026" type="#_x0000_t202" style="position:absolute;margin-left:162.55pt;margin-top:14.75pt;width:1in;height:1in;z-index:2516684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" fillcolor="white [3201]" strokeweight=".5pt">
                <v:textbox>
                  <w:txbxContent>
                    <w:p w14:paraId="626E1232" w14:textId="6E22C381" w:rsidR="00F51014" w:rsidRPr="00F51014" w:rsidRDefault="00F51014">
                      <w:pPr>
                        <w:rPr>
                          <w:rFonts w:ascii="Phosphate Inline" w:hAnsi="Phosphate Inline" w:cs="Phosphate Inline"/>
                          <w:sz w:val="52"/>
                          <w:szCs w:val="52"/>
                          <w:lang w:val="en-US"/>
                        </w:rPr>
                      </w:pPr>
                      <w:r w:rsidRPr="00F51014">
                        <w:rPr>
                          <w:rFonts w:ascii="Phosphate Inline" w:hAnsi="Phosphate Inline" w:cs="Phosphate Inline"/>
                          <w:sz w:val="52"/>
                          <w:szCs w:val="52"/>
                          <w:lang w:val="en-US"/>
                        </w:rPr>
                        <w:t>WALT DISNEY</w:t>
                      </w:r>
                    </w:p>
                  </w:txbxContent>
                </v:textbox>
              </v:shape>
            </w:pict>
          </mc:Fallback>
        </mc:AlternateContent>
      </w:r>
    </w:p>
    <w:p w14:paraId="72DB62E4" w14:textId="77777777" w:rsidR="00742B44" w:rsidRPr="00EC19E5" w:rsidRDefault="00742B44" w:rsidP="00742B44"/>
    <w:p w14:paraId="656DC8BD" w14:textId="77777777" w:rsidR="00742B44" w:rsidRPr="00EC19E5" w:rsidRDefault="00742B44" w:rsidP="00742B44"/>
    <w:p w14:paraId="3FBADF24" w14:textId="77777777" w:rsidR="00742B44" w:rsidRPr="00EC19E5" w:rsidRDefault="00742B44" w:rsidP="00742B44"/>
    <w:p w14:paraId="7F0F31CE" w14:textId="77777777" w:rsidR="00742B44" w:rsidRPr="00EC19E5" w:rsidRDefault="00742B44" w:rsidP="00742B44"/>
    <w:p w14:paraId="04F6A1DA" w14:textId="77777777" w:rsidR="00742B44" w:rsidRPr="00EC19E5" w:rsidRDefault="00742B44" w:rsidP="00742B44"/>
    <w:p w14:paraId="04ABDEF9" w14:textId="77777777" w:rsidR="00742B44" w:rsidRPr="00EC19E5" w:rsidRDefault="00742B44" w:rsidP="00742B44"/>
    <w:p w14:paraId="5095A177" w14:textId="77777777" w:rsidR="00742B44" w:rsidRPr="00EC19E5" w:rsidRDefault="00742B44" w:rsidP="00742B44"/>
    <w:p w14:paraId="1760361D" w14:textId="77777777" w:rsidR="00742B44" w:rsidRPr="00EC19E5" w:rsidRDefault="00742B44" w:rsidP="00742B44"/>
    <w:p w14:paraId="6108AEE1" w14:textId="5E39A9DF" w:rsidR="00742B44" w:rsidRDefault="00742B44" w:rsidP="00742B44"/>
    <w:p w14:paraId="2529DE5C" w14:textId="6536AE58" w:rsidR="00742B44" w:rsidRDefault="0013021B" w:rsidP="00742B44">
      <w:r>
        <w:rPr>
          <w:noProof/>
        </w:rPr>
        <mc:AlternateContent>
          <mc:Choice Requires="wps">
            <w:drawing>
              <wp:anchor distT="0" distB="0" distL="114300" distR="114300" simplePos="0" relativeHeight="251659264" behindDoc="0" locked="0" layoutInCell="1" allowOverlap="1" wp14:anchorId="29638373" wp14:editId="6424FDBD">
                <wp:simplePos x="0" y="0"/>
                <wp:positionH relativeFrom="column">
                  <wp:posOffset>3295881</wp:posOffset>
                </wp:positionH>
                <wp:positionV relativeFrom="paragraph">
                  <wp:posOffset>72506</wp:posOffset>
                </wp:positionV>
                <wp:extent cx="2467264" cy="2037772"/>
                <wp:effectExtent l="12700" t="12700" r="22225" b="19685"/>
                <wp:wrapNone/>
                <wp:docPr id="1981278690" name="Oval 1"/>
                <wp:cNvGraphicFramePr/>
                <a:graphic xmlns:a="http://schemas.openxmlformats.org/drawingml/2006/main">
                  <a:graphicData uri="http://schemas.microsoft.com/office/word/2010/wordprocessingShape">
                    <wps:wsp>
                      <wps:cNvSpPr/>
                      <wps:spPr>
                        <a:xfrm>
                          <a:off x="0" y="0"/>
                          <a:ext cx="2467264" cy="2037772"/>
                        </a:xfrm>
                        <a:prstGeom prst="ellipse">
                          <a:avLst/>
                        </a:prstGeom>
                        <a:noFill/>
                        <a:ln w="3810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985264" id="Oval 1" o:spid="_x0000_s1026" style="position:absolute;margin-left:259.5pt;margin-top:5.7pt;width:194.25pt;height:160.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" filled="f" strokecolor="black [3213]" strokeweight="3pt"/>
            </w:pict>
          </mc:Fallback>
        </mc:AlternateContent>
      </w:r>
    </w:p>
    <w:p w14:paraId="5244231F" w14:textId="77777777" w:rsidR="00742B44" w:rsidRPr="008D0D7A" w:rsidRDefault="00742B44" w:rsidP="00742B44">
      <w:pPr>
        <w:rPr>
          <w:u w:val="single"/>
        </w:rPr>
      </w:pPr>
      <w:r w:rsidRPr="008D0D7A">
        <w:rPr>
          <w:u w:val="single"/>
        </w:rPr>
        <w:t>Parent company</w:t>
      </w:r>
    </w:p>
    <w:p w14:paraId="1B0442D7" w14:textId="77777777" w:rsidR="00742B44" w:rsidRPr="00EC19E5" w:rsidRDefault="00742B44" w:rsidP="00742B44"/>
    <w:p w14:paraId="0D84FF23" w14:textId="77777777" w:rsidR="00742B44" w:rsidRPr="00EC19E5" w:rsidRDefault="00742B44" w:rsidP="00742B44"/>
    <w:p w14:paraId="423C8AB3" w14:textId="089BD610" w:rsidR="00742B44" w:rsidRPr="00EC19E5" w:rsidRDefault="00F51014" w:rsidP="00742B44">
      <w:r>
        <w:rPr>
          <w:noProof/>
        </w:rPr>
        <mc:AlternateContent>
          <mc:Choice Requires="wps">
            <w:drawing>
              <wp:anchor distT="0" distB="0" distL="114300" distR="114300" simplePos="0" relativeHeight="251667456" behindDoc="0" locked="0" layoutInCell="1" allowOverlap="1" wp14:anchorId="5D6FEB84" wp14:editId="1B05C518">
                <wp:simplePos x="0" y="0"/>
                <wp:positionH relativeFrom="column">
                  <wp:posOffset>3920836</wp:posOffset>
                </wp:positionH>
                <wp:positionV relativeFrom="paragraph">
                  <wp:posOffset>39255</wp:posOffset>
                </wp:positionV>
                <wp:extent cx="803564" cy="762000"/>
                <wp:effectExtent l="0" t="0" r="9525" b="12700"/>
                <wp:wrapNone/>
                <wp:docPr id="1239866880" name="Text Box 2"/>
                <wp:cNvGraphicFramePr/>
                <a:graphic xmlns:a="http://schemas.openxmlformats.org/drawingml/2006/main">
                  <a:graphicData uri="http://schemas.microsoft.com/office/word/2010/wordprocessingShape">
                    <wps:wsp>
                      <wps:cNvSpPr txBox="1"/>
                      <wps:spPr>
                        <a:xfrm>
                          <a:off x="0" y="0"/>
                          <a:ext cx="803564" cy="762000"/>
                        </a:xfrm>
                        <a:prstGeom prst="rect">
                          <a:avLst/>
                        </a:prstGeom>
                        <a:solidFill>
                          <a:schemeClr val="lt1"/>
                        </a:solidFill>
                        <a:ln w="6350">
                          <a:solidFill>
                            <a:prstClr val="black"/>
                          </a:solidFill>
                        </a:ln>
                      </wps:spPr>
                      <wps:txbx>
                        <w:txbxContent>
                          <w:p w14:paraId="6E08D6CA" w14:textId="68E8F298" w:rsidR="00F51014" w:rsidRPr="00F51014" w:rsidRDefault="00F51014">
                            <w:pPr>
                              <w:rPr>
                                <w:rFonts w:ascii="Phosphate Inline" w:hAnsi="Phosphate Inline" w:cs="Phosphate Inline"/>
                                <w:sz w:val="40"/>
                                <w:szCs w:val="40"/>
                                <w:lang w:val="en-US"/>
                              </w:rPr>
                            </w:pPr>
                            <w:r w:rsidRPr="00F51014">
                              <w:rPr>
                                <w:rFonts w:ascii="Phosphate Inline" w:hAnsi="Phosphate Inline" w:cs="Phosphate Inline"/>
                                <w:sz w:val="40"/>
                                <w:szCs w:val="40"/>
                                <w:lang w:val="en-US"/>
                              </w:rPr>
                              <w:t xml:space="preserve">HULU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6FEB84" id="Text Box 2" o:spid="_x0000_s1027" type="#_x0000_t202" style="position:absolute;margin-left:308.75pt;margin-top:3.1pt;width:63.25pt;height:6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" fillcolor="white [3201]" strokeweight=".5pt">
                <v:textbox>
                  <w:txbxContent>
                    <w:p w14:paraId="6E08D6CA" w14:textId="68E8F298" w:rsidR="00F51014" w:rsidRPr="00F51014" w:rsidRDefault="00F51014">
                      <w:pPr>
                        <w:rPr>
                          <w:rFonts w:ascii="Phosphate Inline" w:hAnsi="Phosphate Inline" w:cs="Phosphate Inline"/>
                          <w:sz w:val="40"/>
                          <w:szCs w:val="40"/>
                          <w:lang w:val="en-US"/>
                        </w:rPr>
                      </w:pPr>
                      <w:r w:rsidRPr="00F51014">
                        <w:rPr>
                          <w:rFonts w:ascii="Phosphate Inline" w:hAnsi="Phosphate Inline" w:cs="Phosphate Inline"/>
                          <w:sz w:val="40"/>
                          <w:szCs w:val="40"/>
                          <w:lang w:val="en-US"/>
                        </w:rPr>
                        <w:t xml:space="preserve">HULU </w:t>
                      </w:r>
                    </w:p>
                  </w:txbxContent>
                </v:textbox>
              </v:shape>
            </w:pict>
          </mc:Fallback>
        </mc:AlternateContent>
      </w:r>
    </w:p>
    <w:p w14:paraId="27A1DC94" w14:textId="77777777" w:rsidR="00742B44" w:rsidRPr="00EC19E5" w:rsidRDefault="00742B44" w:rsidP="00742B44"/>
    <w:p w14:paraId="0797F4A8" w14:textId="77777777" w:rsidR="00742B44" w:rsidRPr="00EC19E5" w:rsidRDefault="00742B44" w:rsidP="00742B44"/>
    <w:p w14:paraId="6B91912B" w14:textId="77777777" w:rsidR="00742B44" w:rsidRPr="00EC19E5" w:rsidRDefault="00742B44" w:rsidP="00742B44"/>
    <w:p w14:paraId="4A7B0B0B" w14:textId="77777777" w:rsidR="00742B44" w:rsidRDefault="00742B44" w:rsidP="00742B44"/>
    <w:p w14:paraId="6D63788A" w14:textId="34DC98EE" w:rsidR="00742B44" w:rsidRPr="008D0D7A" w:rsidRDefault="0013021B" w:rsidP="00742B44">
      <w:pPr>
        <w:rPr>
          <w:u w:val="single"/>
        </w:rPr>
      </w:pPr>
      <w:r w:rsidRPr="00DF6720">
        <w:rPr>
          <w:noProof/>
        </w:rPr>
        <mc:AlternateContent>
          <mc:Choice Requires="wps">
            <w:drawing>
              <wp:anchor distT="0" distB="0" distL="114300" distR="114300" simplePos="0" relativeHeight="251660288" behindDoc="0" locked="0" layoutInCell="1" allowOverlap="1" wp14:anchorId="1CECBEE5" wp14:editId="01DFC6B4">
                <wp:simplePos x="0" y="0"/>
                <wp:positionH relativeFrom="column">
                  <wp:posOffset>5084214</wp:posOffset>
                </wp:positionH>
                <wp:positionV relativeFrom="paragraph">
                  <wp:posOffset>88034</wp:posOffset>
                </wp:positionV>
                <wp:extent cx="1260764" cy="1246910"/>
                <wp:effectExtent l="12700" t="12700" r="9525" b="10795"/>
                <wp:wrapNone/>
                <wp:docPr id="1646070067" name="Oval 1"/>
                <wp:cNvGraphicFramePr/>
                <a:graphic xmlns:a="http://schemas.openxmlformats.org/drawingml/2006/main">
                  <a:graphicData uri="http://schemas.microsoft.com/office/word/2010/wordprocessingShape">
                    <wps:wsp>
                      <wps:cNvSpPr/>
                      <wps:spPr>
                        <a:xfrm>
                          <a:off x="0" y="0"/>
                          <a:ext cx="1260764" cy="1246910"/>
                        </a:xfrm>
                        <a:prstGeom prst="ellipse">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3D4DBF" id="Oval 1" o:spid="_x0000_s1026" style="position:absolute;margin-left:400.35pt;margin-top:6.95pt;width:99.25pt;height:9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" filled="f" strokecolor="#0a121c [484]" strokeweight="2pt"/>
            </w:pict>
          </mc:Fallback>
        </mc:AlternateContent>
      </w:r>
      <w:r w:rsidR="00742B44" w:rsidRPr="008D0D7A">
        <w:rPr>
          <w:u w:val="single"/>
        </w:rPr>
        <w:t>Subsidiary</w:t>
      </w:r>
    </w:p>
    <w:p w14:paraId="1C143448" w14:textId="5AA4CC82" w:rsidR="00742B44" w:rsidRPr="00EC19E5" w:rsidRDefault="00F51014" w:rsidP="00742B44">
      <w:r>
        <w:rPr>
          <w:noProof/>
        </w:rPr>
        <mc:AlternateContent>
          <mc:Choice Requires="wps">
            <w:drawing>
              <wp:anchor distT="0" distB="0" distL="114300" distR="114300" simplePos="0" relativeHeight="251666432" behindDoc="0" locked="0" layoutInCell="1" allowOverlap="1" wp14:anchorId="1E476689" wp14:editId="0BB73B88">
                <wp:simplePos x="0" y="0"/>
                <wp:positionH relativeFrom="column">
                  <wp:posOffset>5306291</wp:posOffset>
                </wp:positionH>
                <wp:positionV relativeFrom="paragraph">
                  <wp:posOffset>66617</wp:posOffset>
                </wp:positionV>
                <wp:extent cx="900430" cy="831273"/>
                <wp:effectExtent l="0" t="0" r="13970" b="6985"/>
                <wp:wrapNone/>
                <wp:docPr id="760266638" name="Text Box 1"/>
                <wp:cNvGraphicFramePr/>
                <a:graphic xmlns:a="http://schemas.openxmlformats.org/drawingml/2006/main">
                  <a:graphicData uri="http://schemas.microsoft.com/office/word/2010/wordprocessingShape">
                    <wps:wsp>
                      <wps:cNvSpPr txBox="1"/>
                      <wps:spPr>
                        <a:xfrm>
                          <a:off x="0" y="0"/>
                          <a:ext cx="900430" cy="831273"/>
                        </a:xfrm>
                        <a:prstGeom prst="rect">
                          <a:avLst/>
                        </a:prstGeom>
                        <a:solidFill>
                          <a:schemeClr val="lt1"/>
                        </a:solidFill>
                        <a:ln w="6350">
                          <a:solidFill>
                            <a:prstClr val="black"/>
                          </a:solidFill>
                        </a:ln>
                      </wps:spPr>
                      <wps:txbx>
                        <w:txbxContent>
                          <w:p w14:paraId="3A360B33" w14:textId="3D7218FD" w:rsidR="00F51014" w:rsidRPr="00F51014" w:rsidRDefault="00F51014">
                            <w:pPr>
                              <w:rPr>
                                <w:rFonts w:ascii="Phosphate Inline" w:hAnsi="Phosphate Inline" w:cs="Phosphate Inline"/>
                                <w:sz w:val="28"/>
                                <w:szCs w:val="28"/>
                                <w:lang w:val="en-US"/>
                              </w:rPr>
                            </w:pPr>
                            <w:r w:rsidRPr="00F51014">
                              <w:rPr>
                                <w:rFonts w:ascii="Phosphate Inline" w:hAnsi="Phosphate Inline" w:cs="Phosphate Inline"/>
                                <w:sz w:val="28"/>
                                <w:szCs w:val="28"/>
                                <w:lang w:val="en-US"/>
                              </w:rPr>
                              <w:t>RICK AND MORTY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476689" id="Text Box 1" o:spid="_x0000_s1028" type="#_x0000_t202" style="position:absolute;margin-left:417.8pt;margin-top:5.25pt;width:70.9pt;height:65.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" fillcolor="white [3201]" strokeweight=".5pt">
                <v:textbox>
                  <w:txbxContent>
                    <w:p w14:paraId="3A360B33" w14:textId="3D7218FD" w:rsidR="00F51014" w:rsidRPr="00F51014" w:rsidRDefault="00F51014">
                      <w:pPr>
                        <w:rPr>
                          <w:rFonts w:ascii="Phosphate Inline" w:hAnsi="Phosphate Inline" w:cs="Phosphate Inline"/>
                          <w:sz w:val="28"/>
                          <w:szCs w:val="28"/>
                          <w:lang w:val="en-US"/>
                        </w:rPr>
                      </w:pPr>
                      <w:r w:rsidRPr="00F51014">
                        <w:rPr>
                          <w:rFonts w:ascii="Phosphate Inline" w:hAnsi="Phosphate Inline" w:cs="Phosphate Inline"/>
                          <w:sz w:val="28"/>
                          <w:szCs w:val="28"/>
                          <w:lang w:val="en-US"/>
                        </w:rPr>
                        <w:t>RICK AND MORTY</w:t>
                      </w:r>
                    </w:p>
                  </w:txbxContent>
                </v:textbox>
              </v:shape>
            </w:pict>
          </mc:Fallback>
        </mc:AlternateContent>
      </w:r>
    </w:p>
    <w:p w14:paraId="4E266215" w14:textId="3F09162F" w:rsidR="00742B44" w:rsidRPr="00EC19E5" w:rsidRDefault="00742B44" w:rsidP="00742B44"/>
    <w:p w14:paraId="318D94C0" w14:textId="55BD9E3E" w:rsidR="00742B44" w:rsidRPr="00EC19E5" w:rsidRDefault="00742B44" w:rsidP="00742B44"/>
    <w:p w14:paraId="1F904A6A" w14:textId="124923A2" w:rsidR="00742B44" w:rsidRPr="00EC19E5" w:rsidRDefault="00742B44" w:rsidP="00742B44"/>
    <w:p w14:paraId="7D8394FA" w14:textId="3E90294A" w:rsidR="00742B44" w:rsidRPr="00EC19E5" w:rsidRDefault="00742B44" w:rsidP="00742B44"/>
    <w:p w14:paraId="7C11D2FF" w14:textId="77777777" w:rsidR="00742B44" w:rsidRPr="008D0D7A" w:rsidRDefault="00742B44" w:rsidP="00742B44">
      <w:pPr>
        <w:rPr>
          <w:u w:val="single"/>
        </w:rPr>
      </w:pPr>
      <w:r w:rsidRPr="008D0D7A">
        <w:rPr>
          <w:u w:val="single"/>
        </w:rPr>
        <w:t>Specific Media</w:t>
      </w:r>
    </w:p>
    <w:p w14:paraId="52D87539" w14:textId="77777777" w:rsidR="00742B44" w:rsidRDefault="00742B44" w:rsidP="00742B44"/>
    <w:p w14:paraId="37E30A94" w14:textId="77777777" w:rsidR="00742B44" w:rsidRDefault="00742B44" w:rsidP="00742B44"/>
    <w:p w14:paraId="1C4DB65C" w14:textId="77777777" w:rsidR="00742B44" w:rsidRDefault="00742B44" w:rsidP="00742B44"/>
    <w:p w14:paraId="5F10285E" w14:textId="77777777" w:rsidR="00742B44" w:rsidRDefault="00742B44" w:rsidP="00742B44"/>
    <w:p w14:paraId="681B9DA7" w14:textId="067C078F" w:rsidR="004A3A4B" w:rsidRDefault="004A3A4B" w:rsidP="00742B44">
      <w:pPr>
        <w:pBdr>
          <w:bottom w:val="single" w:sz="12" w:space="1" w:color="auto"/>
        </w:pBdr>
      </w:pPr>
      <w:r w:rsidRPr="00DD0BFD">
        <w:rPr>
          <w:b/>
          <w:bCs/>
        </w:rPr>
        <w:t>Fill-in-the-Owner</w:t>
      </w:r>
      <w:r w:rsidR="00742B44" w:rsidRPr="00DD0BFD">
        <w:rPr>
          <w:b/>
          <w:bCs/>
        </w:rPr>
        <w:t>:</w:t>
      </w:r>
      <w:r w:rsidR="00742B44">
        <w:t xml:space="preserve"> Put the names of each under its correct heading to show ownership</w:t>
      </w:r>
    </w:p>
    <w:p w14:paraId="66CDBC19" w14:textId="77777777" w:rsidR="004A3A4B" w:rsidRDefault="004A3A4B" w:rsidP="00742B44">
      <w:pPr>
        <w:pBdr>
          <w:bottom w:val="single" w:sz="12" w:space="1" w:color="auto"/>
        </w:pBdr>
      </w:pPr>
    </w:p>
    <w:p w14:paraId="49A29ACC" w14:textId="77777777" w:rsidR="004A3A4B" w:rsidRDefault="004A3A4B" w:rsidP="00742B44">
      <w:pPr>
        <w:pBdr>
          <w:bottom w:val="single" w:sz="12" w:space="1" w:color="auto"/>
        </w:pBdr>
      </w:pPr>
    </w:p>
    <w:p w14:paraId="02EDA2B5" w14:textId="77777777" w:rsidR="00742B44" w:rsidRDefault="00742B44" w:rsidP="00742B44"/>
    <w:p w14:paraId="7A5021A9" w14:textId="77777777" w:rsidR="00742B44" w:rsidRDefault="00742B44" w:rsidP="00742B44"/>
    <w:p w14:paraId="777DDCC7" w14:textId="77777777" w:rsidR="00742B44" w:rsidRDefault="00742B44" w:rsidP="00742B44"/>
    <w:p w14:paraId="73E6F136" w14:textId="77777777" w:rsidR="0013021B" w:rsidRDefault="0013021B" w:rsidP="00742B44"/>
    <w:p w14:paraId="6223E22C" w14:textId="77777777" w:rsidR="0013021B" w:rsidRDefault="0013021B" w:rsidP="00742B44"/>
    <w:p w14:paraId="319CC3D3" w14:textId="77777777" w:rsidR="0013021B" w:rsidRDefault="0013021B" w:rsidP="0013021B">
      <w:pPr>
        <w:pStyle w:val="NormalWeb"/>
        <w:spacing w:before="40" w:beforeAutospacing="0" w:after="0" w:afterAutospacing="0"/>
      </w:pPr>
    </w:p>
    <w:p w14:paraId="6611539C" w14:textId="77777777" w:rsidR="0013021B" w:rsidRDefault="0013021B" w:rsidP="0013021B">
      <w:r>
        <w:rPr>
          <w:noProof/>
        </w:rPr>
        <mc:AlternateContent>
          <mc:Choice Requires="wps">
            <w:drawing>
              <wp:anchor distT="0" distB="0" distL="114300" distR="114300" simplePos="0" relativeHeight="251665408" behindDoc="0" locked="0" layoutInCell="1" allowOverlap="1" wp14:anchorId="3EC9B520" wp14:editId="5B365142">
                <wp:simplePos x="0" y="0"/>
                <wp:positionH relativeFrom="column">
                  <wp:posOffset>734291</wp:posOffset>
                </wp:positionH>
                <wp:positionV relativeFrom="paragraph">
                  <wp:posOffset>88437</wp:posOffset>
                </wp:positionV>
                <wp:extent cx="4160116" cy="3706207"/>
                <wp:effectExtent l="25400" t="25400" r="43815" b="40640"/>
                <wp:wrapNone/>
                <wp:docPr id="1480517003" name="Oval 1"/>
                <wp:cNvGraphicFramePr/>
                <a:graphic xmlns:a="http://schemas.openxmlformats.org/drawingml/2006/main">
                  <a:graphicData uri="http://schemas.microsoft.com/office/word/2010/wordprocessingShape">
                    <wps:wsp>
                      <wps:cNvSpPr/>
                      <wps:spPr>
                        <a:xfrm>
                          <a:off x="0" y="0"/>
                          <a:ext cx="4160116" cy="3706207"/>
                        </a:xfrm>
                        <a:prstGeom prst="ellipse">
                          <a:avLst/>
                        </a:prstGeom>
                        <a:noFill/>
                        <a:ln w="571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E2FEFE" id="Oval 1" o:spid="_x0000_s1026" style="position:absolute;margin-left:57.8pt;margin-top:6.95pt;width:327.55pt;height:291.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" filled="f" strokecolor="#0a121c [484]" strokeweight="4.5pt"/>
            </w:pict>
          </mc:Fallback>
        </mc:AlternateContent>
      </w:r>
    </w:p>
    <w:p w14:paraId="41C17F55" w14:textId="77777777" w:rsidR="0013021B" w:rsidRPr="00EC19E5" w:rsidRDefault="0013021B" w:rsidP="0013021B"/>
    <w:p w14:paraId="373EBCCA" w14:textId="77777777" w:rsidR="0013021B" w:rsidRPr="00EC19E5" w:rsidRDefault="0013021B" w:rsidP="0013021B"/>
    <w:p w14:paraId="7CDD7436" w14:textId="77777777" w:rsidR="0013021B" w:rsidRPr="00EC19E5" w:rsidRDefault="0013021B" w:rsidP="0013021B"/>
    <w:p w14:paraId="56C02BDC" w14:textId="77777777" w:rsidR="0013021B" w:rsidRPr="00EC19E5" w:rsidRDefault="0013021B" w:rsidP="0013021B"/>
    <w:p w14:paraId="255F7482" w14:textId="77777777" w:rsidR="0013021B" w:rsidRPr="00EC19E5" w:rsidRDefault="0013021B" w:rsidP="0013021B"/>
    <w:p w14:paraId="5A05740B" w14:textId="77777777" w:rsidR="0013021B" w:rsidRPr="00EC19E5" w:rsidRDefault="0013021B" w:rsidP="0013021B"/>
    <w:p w14:paraId="1E41BB84" w14:textId="77777777" w:rsidR="0013021B" w:rsidRPr="00EC19E5" w:rsidRDefault="0013021B" w:rsidP="0013021B"/>
    <w:p w14:paraId="5AC3718C" w14:textId="77777777" w:rsidR="0013021B" w:rsidRPr="00EC19E5" w:rsidRDefault="0013021B" w:rsidP="0013021B"/>
    <w:p w14:paraId="16E7E35A" w14:textId="77777777" w:rsidR="0013021B" w:rsidRPr="00EC19E5" w:rsidRDefault="0013021B" w:rsidP="0013021B"/>
    <w:p w14:paraId="59099EDA" w14:textId="77777777" w:rsidR="0013021B" w:rsidRPr="00EC19E5" w:rsidRDefault="0013021B" w:rsidP="0013021B"/>
    <w:p w14:paraId="61200302" w14:textId="77777777" w:rsidR="0013021B" w:rsidRPr="00EC19E5" w:rsidRDefault="0013021B" w:rsidP="0013021B"/>
    <w:p w14:paraId="2420608F" w14:textId="77777777" w:rsidR="0013021B" w:rsidRPr="00EC19E5" w:rsidRDefault="0013021B" w:rsidP="0013021B"/>
    <w:p w14:paraId="092518F5" w14:textId="77777777" w:rsidR="0013021B" w:rsidRPr="00EC19E5" w:rsidRDefault="0013021B" w:rsidP="0013021B"/>
    <w:p w14:paraId="6F3B1BA9" w14:textId="77777777" w:rsidR="0013021B" w:rsidRPr="00EC19E5" w:rsidRDefault="0013021B" w:rsidP="0013021B"/>
    <w:p w14:paraId="49A10620" w14:textId="77777777" w:rsidR="0013021B" w:rsidRPr="00EC19E5" w:rsidRDefault="0013021B" w:rsidP="0013021B"/>
    <w:p w14:paraId="4174CA79" w14:textId="77777777" w:rsidR="0013021B" w:rsidRPr="00EC19E5" w:rsidRDefault="0013021B" w:rsidP="0013021B"/>
    <w:p w14:paraId="38885D6C" w14:textId="77777777" w:rsidR="0013021B" w:rsidRDefault="0013021B" w:rsidP="0013021B"/>
    <w:p w14:paraId="6274CD6D" w14:textId="77777777" w:rsidR="0013021B" w:rsidRDefault="0013021B" w:rsidP="0013021B">
      <w:r>
        <w:rPr>
          <w:noProof/>
        </w:rPr>
        <mc:AlternateContent>
          <mc:Choice Requires="wps">
            <w:drawing>
              <wp:anchor distT="0" distB="0" distL="114300" distR="114300" simplePos="0" relativeHeight="251663360" behindDoc="0" locked="0" layoutInCell="1" allowOverlap="1" wp14:anchorId="4DD83980" wp14:editId="7B22CC3F">
                <wp:simplePos x="0" y="0"/>
                <wp:positionH relativeFrom="column">
                  <wp:posOffset>3295881</wp:posOffset>
                </wp:positionH>
                <wp:positionV relativeFrom="paragraph">
                  <wp:posOffset>72506</wp:posOffset>
                </wp:positionV>
                <wp:extent cx="2467264" cy="2037772"/>
                <wp:effectExtent l="12700" t="12700" r="22225" b="19685"/>
                <wp:wrapNone/>
                <wp:docPr id="1526245443" name="Oval 1"/>
                <wp:cNvGraphicFramePr/>
                <a:graphic xmlns:a="http://schemas.openxmlformats.org/drawingml/2006/main">
                  <a:graphicData uri="http://schemas.microsoft.com/office/word/2010/wordprocessingShape">
                    <wps:wsp>
                      <wps:cNvSpPr/>
                      <wps:spPr>
                        <a:xfrm>
                          <a:off x="0" y="0"/>
                          <a:ext cx="2467264" cy="2037772"/>
                        </a:xfrm>
                        <a:prstGeom prst="ellipse">
                          <a:avLst/>
                        </a:prstGeom>
                        <a:noFill/>
                        <a:ln w="3810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63020E" id="Oval 1" o:spid="_x0000_s1026" style="position:absolute;margin-left:259.5pt;margin-top:5.7pt;width:194.25pt;height:160.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" filled="f" strokecolor="black [3213]" strokeweight="3pt"/>
            </w:pict>
          </mc:Fallback>
        </mc:AlternateContent>
      </w:r>
    </w:p>
    <w:p w14:paraId="35F9BC98" w14:textId="77777777" w:rsidR="0013021B" w:rsidRPr="008D0D7A" w:rsidRDefault="0013021B" w:rsidP="0013021B">
      <w:pPr>
        <w:rPr>
          <w:u w:val="single"/>
        </w:rPr>
      </w:pPr>
      <w:r w:rsidRPr="008D0D7A">
        <w:rPr>
          <w:u w:val="single"/>
        </w:rPr>
        <w:t>Parent company</w:t>
      </w:r>
    </w:p>
    <w:p w14:paraId="48C4DF92" w14:textId="77777777" w:rsidR="0013021B" w:rsidRPr="00EC19E5" w:rsidRDefault="0013021B" w:rsidP="0013021B"/>
    <w:p w14:paraId="43C1C166" w14:textId="77777777" w:rsidR="0013021B" w:rsidRPr="00EC19E5" w:rsidRDefault="0013021B" w:rsidP="0013021B"/>
    <w:p w14:paraId="7B254C54" w14:textId="77777777" w:rsidR="0013021B" w:rsidRPr="00EC19E5" w:rsidRDefault="0013021B" w:rsidP="0013021B"/>
    <w:p w14:paraId="60EE3065" w14:textId="77777777" w:rsidR="0013021B" w:rsidRPr="00EC19E5" w:rsidRDefault="0013021B" w:rsidP="0013021B"/>
    <w:p w14:paraId="2CC37287" w14:textId="77777777" w:rsidR="0013021B" w:rsidRPr="00EC19E5" w:rsidRDefault="0013021B" w:rsidP="0013021B"/>
    <w:p w14:paraId="610D64BB" w14:textId="77777777" w:rsidR="0013021B" w:rsidRPr="00EC19E5" w:rsidRDefault="0013021B" w:rsidP="0013021B"/>
    <w:p w14:paraId="59DE42E8" w14:textId="77777777" w:rsidR="0013021B" w:rsidRDefault="0013021B" w:rsidP="0013021B"/>
    <w:p w14:paraId="3EB9AA7A" w14:textId="77777777" w:rsidR="0013021B" w:rsidRPr="008D0D7A" w:rsidRDefault="0013021B" w:rsidP="0013021B">
      <w:pPr>
        <w:rPr>
          <w:u w:val="single"/>
        </w:rPr>
      </w:pPr>
      <w:r w:rsidRPr="00DF6720">
        <w:rPr>
          <w:noProof/>
        </w:rPr>
        <mc:AlternateContent>
          <mc:Choice Requires="wps">
            <w:drawing>
              <wp:anchor distT="0" distB="0" distL="114300" distR="114300" simplePos="0" relativeHeight="251664384" behindDoc="0" locked="0" layoutInCell="1" allowOverlap="1" wp14:anchorId="01028A8C" wp14:editId="5989C180">
                <wp:simplePos x="0" y="0"/>
                <wp:positionH relativeFrom="column">
                  <wp:posOffset>5084214</wp:posOffset>
                </wp:positionH>
                <wp:positionV relativeFrom="paragraph">
                  <wp:posOffset>88034</wp:posOffset>
                </wp:positionV>
                <wp:extent cx="1260764" cy="1246910"/>
                <wp:effectExtent l="12700" t="12700" r="9525" b="10795"/>
                <wp:wrapNone/>
                <wp:docPr id="111218499" name="Oval 1"/>
                <wp:cNvGraphicFramePr/>
                <a:graphic xmlns:a="http://schemas.openxmlformats.org/drawingml/2006/main">
                  <a:graphicData uri="http://schemas.microsoft.com/office/word/2010/wordprocessingShape">
                    <wps:wsp>
                      <wps:cNvSpPr/>
                      <wps:spPr>
                        <a:xfrm>
                          <a:off x="0" y="0"/>
                          <a:ext cx="1260764" cy="1246910"/>
                        </a:xfrm>
                        <a:prstGeom prst="ellipse">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9EFCD0" id="Oval 1" o:spid="_x0000_s1026" style="position:absolute;margin-left:400.35pt;margin-top:6.95pt;width:99.25pt;height:98.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" filled="f" strokecolor="#0a121c [484]" strokeweight="2pt"/>
            </w:pict>
          </mc:Fallback>
        </mc:AlternateContent>
      </w:r>
      <w:r w:rsidRPr="008D0D7A">
        <w:rPr>
          <w:u w:val="single"/>
        </w:rPr>
        <w:t>Subsidiary</w:t>
      </w:r>
    </w:p>
    <w:p w14:paraId="73CDEF3F" w14:textId="77777777" w:rsidR="0013021B" w:rsidRPr="00EC19E5" w:rsidRDefault="0013021B" w:rsidP="0013021B"/>
    <w:p w14:paraId="3E60376D" w14:textId="77777777" w:rsidR="0013021B" w:rsidRPr="00EC19E5" w:rsidRDefault="0013021B" w:rsidP="0013021B"/>
    <w:p w14:paraId="0C3B2DE3" w14:textId="77777777" w:rsidR="0013021B" w:rsidRPr="00EC19E5" w:rsidRDefault="0013021B" w:rsidP="0013021B"/>
    <w:p w14:paraId="555C1669" w14:textId="77777777" w:rsidR="0013021B" w:rsidRPr="00EC19E5" w:rsidRDefault="0013021B" w:rsidP="0013021B"/>
    <w:p w14:paraId="48D495C8" w14:textId="77777777" w:rsidR="0013021B" w:rsidRPr="00EC19E5" w:rsidRDefault="0013021B" w:rsidP="0013021B"/>
    <w:p w14:paraId="1E82F91E" w14:textId="77777777" w:rsidR="0013021B" w:rsidRPr="008D0D7A" w:rsidRDefault="0013021B" w:rsidP="0013021B">
      <w:pPr>
        <w:rPr>
          <w:u w:val="single"/>
        </w:rPr>
      </w:pPr>
      <w:r w:rsidRPr="008D0D7A">
        <w:rPr>
          <w:u w:val="single"/>
        </w:rPr>
        <w:t>Specific Media</w:t>
      </w:r>
    </w:p>
    <w:p w14:paraId="219BB71C" w14:textId="77777777" w:rsidR="0013021B" w:rsidRDefault="0013021B" w:rsidP="0013021B"/>
    <w:p w14:paraId="6DCC8463" w14:textId="77777777" w:rsidR="0013021B" w:rsidRDefault="0013021B" w:rsidP="0013021B"/>
    <w:p w14:paraId="59FFB449" w14:textId="77777777" w:rsidR="0013021B" w:rsidRDefault="0013021B" w:rsidP="0013021B"/>
    <w:p w14:paraId="41B44B22" w14:textId="77777777" w:rsidR="0013021B" w:rsidRDefault="0013021B" w:rsidP="0013021B"/>
    <w:p w14:paraId="3CB31F6F" w14:textId="77777777" w:rsidR="0013021B" w:rsidRDefault="0013021B" w:rsidP="0013021B">
      <w:pPr>
        <w:pBdr>
          <w:bottom w:val="single" w:sz="12" w:space="1" w:color="auto"/>
        </w:pBdr>
      </w:pPr>
      <w:r w:rsidRPr="00DD0BFD">
        <w:rPr>
          <w:b/>
          <w:bCs/>
        </w:rPr>
        <w:t>Fill-in-the-Owner:</w:t>
      </w:r>
      <w:r>
        <w:t xml:space="preserve"> Put the names of each under its correct heading to show ownership</w:t>
      </w:r>
    </w:p>
    <w:p w14:paraId="7BB15E69" w14:textId="108551D8" w:rsidR="004E0619" w:rsidRDefault="004E0619" w:rsidP="00742B44">
      <w:pPr>
        <w:spacing w:after="240"/>
      </w:pPr>
    </w:p>
    <w:sectPr w:rsidR="004E0619" w:rsidSect="00EE4700">
      <w:pgSz w:w="12240" w:h="15840"/>
      <w:pgMar w:top="720" w:right="720" w:bottom="806" w:left="720" w:header="720" w:footer="720" w:gutter="0"/>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Phosphate Inline">
    <w:altName w:val="PHOSPHATE INLINE"/>
    <w:panose1 w:val="02000506050000020004"/>
    <w:charset w:val="4D"/>
    <w:family w:val="auto"/>
    <w:pitch w:val="variable"/>
    <w:sig w:usb0="A00000EF" w:usb1="5000204B" w:usb2="00000040" w:usb3="00000000" w:csb0="00000193"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C2C60"/>
    <w:multiLevelType w:val="multilevel"/>
    <w:tmpl w:val="20222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791DD1"/>
    <w:multiLevelType w:val="multilevel"/>
    <w:tmpl w:val="1430B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3F1676F"/>
    <w:multiLevelType w:val="multilevel"/>
    <w:tmpl w:val="BF689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1CB4D82"/>
    <w:multiLevelType w:val="multilevel"/>
    <w:tmpl w:val="5BE83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87263484">
    <w:abstractNumId w:val="0"/>
  </w:num>
  <w:num w:numId="2" w16cid:durableId="455680009">
    <w:abstractNumId w:val="1"/>
  </w:num>
  <w:num w:numId="3" w16cid:durableId="1859390755">
    <w:abstractNumId w:val="3"/>
  </w:num>
  <w:num w:numId="4" w16cid:durableId="6440478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619"/>
    <w:rsid w:val="000B6131"/>
    <w:rsid w:val="0013021B"/>
    <w:rsid w:val="002E7619"/>
    <w:rsid w:val="00365B8E"/>
    <w:rsid w:val="00366E6A"/>
    <w:rsid w:val="003C3DCB"/>
    <w:rsid w:val="004A3A4B"/>
    <w:rsid w:val="004A4A9F"/>
    <w:rsid w:val="004E0619"/>
    <w:rsid w:val="00564F08"/>
    <w:rsid w:val="00631063"/>
    <w:rsid w:val="00657AE3"/>
    <w:rsid w:val="00742B44"/>
    <w:rsid w:val="008C5F2A"/>
    <w:rsid w:val="0095416A"/>
    <w:rsid w:val="009637B3"/>
    <w:rsid w:val="00967092"/>
    <w:rsid w:val="009A4DB8"/>
    <w:rsid w:val="00AD12D7"/>
    <w:rsid w:val="00B23A5B"/>
    <w:rsid w:val="00B23E1C"/>
    <w:rsid w:val="00C2473B"/>
    <w:rsid w:val="00C65093"/>
    <w:rsid w:val="00DC1711"/>
    <w:rsid w:val="00DD0BFD"/>
    <w:rsid w:val="00E1145F"/>
    <w:rsid w:val="00EE4700"/>
    <w:rsid w:val="00F51014"/>
    <w:rsid w:val="00FD7F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75D7F7"/>
  <w15:docId w15:val="{04EC76D8-DC2B-1B4A-AFED-5FC84A1CB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00" w:after="120"/>
      <w:outlineLvl w:val="0"/>
    </w:pPr>
    <w:rPr>
      <w:sz w:val="40"/>
      <w:szCs w:val="40"/>
    </w:rPr>
  </w:style>
  <w:style w:type="paragraph" w:styleId="Heading2">
    <w:name w:val="heading 2"/>
    <w:basedOn w:val="Normal"/>
    <w:next w:val="Normal"/>
    <w:link w:val="Heading2Char"/>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character" w:customStyle="1" w:styleId="Heading1Char">
    <w:name w:val="Heading 1 Char"/>
    <w:basedOn w:val="DefaultParagraphFont"/>
    <w:link w:val="Heading1"/>
    <w:uiPriority w:val="9"/>
    <w:rsid w:val="00C2473B"/>
    <w:rPr>
      <w:sz w:val="40"/>
      <w:szCs w:val="40"/>
    </w:rPr>
  </w:style>
  <w:style w:type="character" w:customStyle="1" w:styleId="Heading2Char">
    <w:name w:val="Heading 2 Char"/>
    <w:basedOn w:val="DefaultParagraphFont"/>
    <w:link w:val="Heading2"/>
    <w:uiPriority w:val="9"/>
    <w:rsid w:val="00C2473B"/>
    <w:rPr>
      <w:sz w:val="32"/>
      <w:szCs w:val="32"/>
    </w:rPr>
  </w:style>
  <w:style w:type="character" w:customStyle="1" w:styleId="TitleChar">
    <w:name w:val="Title Char"/>
    <w:basedOn w:val="DefaultParagraphFont"/>
    <w:link w:val="Title"/>
    <w:uiPriority w:val="10"/>
    <w:rsid w:val="00C2473B"/>
    <w:rPr>
      <w:sz w:val="52"/>
      <w:szCs w:val="52"/>
    </w:rPr>
  </w:style>
  <w:style w:type="character" w:customStyle="1" w:styleId="SubtitleChar">
    <w:name w:val="Subtitle Char"/>
    <w:basedOn w:val="DefaultParagraphFont"/>
    <w:link w:val="Subtitle"/>
    <w:uiPriority w:val="11"/>
    <w:rsid w:val="00C2473B"/>
    <w:rPr>
      <w:color w:val="666666"/>
      <w:sz w:val="30"/>
      <w:szCs w:val="30"/>
    </w:rPr>
  </w:style>
  <w:style w:type="character" w:styleId="Hyperlink">
    <w:name w:val="Hyperlink"/>
    <w:basedOn w:val="DefaultParagraphFont"/>
    <w:uiPriority w:val="99"/>
    <w:unhideWhenUsed/>
    <w:rsid w:val="009A4DB8"/>
    <w:rPr>
      <w:color w:val="0000FF" w:themeColor="hyperlink"/>
      <w:u w:val="single"/>
    </w:rPr>
  </w:style>
  <w:style w:type="character" w:styleId="UnresolvedMention">
    <w:name w:val="Unresolved Mention"/>
    <w:basedOn w:val="DefaultParagraphFont"/>
    <w:uiPriority w:val="99"/>
    <w:semiHidden/>
    <w:unhideWhenUsed/>
    <w:rsid w:val="009A4DB8"/>
    <w:rPr>
      <w:color w:val="605E5C"/>
      <w:shd w:val="clear" w:color="auto" w:fill="E1DFDD"/>
    </w:rPr>
  </w:style>
  <w:style w:type="character" w:styleId="FollowedHyperlink">
    <w:name w:val="FollowedHyperlink"/>
    <w:basedOn w:val="DefaultParagraphFont"/>
    <w:uiPriority w:val="99"/>
    <w:semiHidden/>
    <w:unhideWhenUsed/>
    <w:rsid w:val="009A4DB8"/>
    <w:rPr>
      <w:color w:val="800080" w:themeColor="followedHyperlink"/>
      <w:u w:val="single"/>
    </w:rPr>
  </w:style>
  <w:style w:type="paragraph" w:styleId="NormalWeb">
    <w:name w:val="Normal (Web)"/>
    <w:basedOn w:val="Normal"/>
    <w:uiPriority w:val="99"/>
    <w:unhideWhenUsed/>
    <w:rsid w:val="00967092"/>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936586">
      <w:bodyDiv w:val="1"/>
      <w:marLeft w:val="0"/>
      <w:marRight w:val="0"/>
      <w:marTop w:val="0"/>
      <w:marBottom w:val="0"/>
      <w:divBdr>
        <w:top w:val="none" w:sz="0" w:space="0" w:color="auto"/>
        <w:left w:val="none" w:sz="0" w:space="0" w:color="auto"/>
        <w:bottom w:val="none" w:sz="0" w:space="0" w:color="auto"/>
        <w:right w:val="none" w:sz="0" w:space="0" w:color="auto"/>
      </w:divBdr>
    </w:div>
    <w:div w:id="18606534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fool.com/investing/stock-market/market-sectors/communication/media-stocks/big-6/"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hyperlink" Target="https://www.wondermedialibrary.com/the-business-of-media/" TargetMode="External"/><Relationship Id="rId12" Type="http://schemas.openxmlformats.org/officeDocument/2006/relationships/hyperlink" Target="https://beta.cjr.org/resources"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hyperlink" Target="https://www.fool.com/investing/stock-market/market-sectors/communication/media-stocks/big-6/" TargetMode="External"/><Relationship Id="rId11" Type="http://schemas.openxmlformats.org/officeDocument/2006/relationships/hyperlink" Target="https://projects.iq.harvard.edu/futureofmedia/index-us-mainstream-media-ownership"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yperlink" Target="https://www.wondermedialibrary.com/if-i-were-a-media-company-boss/" TargetMode="External"/><Relationship Id="rId19" Type="http://schemas.openxmlformats.org/officeDocument/2006/relationships/image" Target="media/image6.png"/><Relationship Id="rId31" Type="http://schemas.openxmlformats.org/officeDocument/2006/relationships/image" Target="media/image18.svg"/><Relationship Id="rId4" Type="http://schemas.openxmlformats.org/officeDocument/2006/relationships/webSettings" Target="webSettings.xml"/><Relationship Id="rId9" Type="http://schemas.openxmlformats.org/officeDocument/2006/relationships/hyperlink" Target="https://www.wondermedialibrary.com/whose-story-gets-told/" TargetMode="External"/><Relationship Id="rId14" Type="http://schemas.openxmlformats.org/officeDocument/2006/relationships/hyperlink" Target="https://projects.iq.harvard.edu/futureofmedia/index-us-mainstream-media-ownership"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hyperlink" Target="https://beta.cjr.org/resources" TargetMode="External"/><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christi/Desktop/%20Template%20WML_.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Template WML_.dotx</Template>
  <TotalTime>25</TotalTime>
  <Pages>7</Pages>
  <Words>1118</Words>
  <Characters>6376</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Sue Ellen Christian</cp:lastModifiedBy>
  <cp:revision>13</cp:revision>
  <dcterms:created xsi:type="dcterms:W3CDTF">2024-03-04T16:30:00Z</dcterms:created>
  <dcterms:modified xsi:type="dcterms:W3CDTF">2024-03-14T00:32:00Z</dcterms:modified>
</cp:coreProperties>
</file>